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2C1C1" w14:textId="77777777" w:rsidR="009E0FE2" w:rsidRPr="008642EC" w:rsidRDefault="009E0FE2" w:rsidP="009E0FE2">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31FC55B" w14:textId="77777777" w:rsidR="009E0FE2" w:rsidRDefault="009E0FE2" w:rsidP="009E0FE2">
      <w:pPr>
        <w:pStyle w:val="BasicParagraph"/>
        <w:suppressAutoHyphens/>
        <w:spacing w:line="240" w:lineRule="auto"/>
        <w:rPr>
          <w:rFonts w:ascii="Times New Roman" w:hAnsi="Times New Roman" w:cs="Times New Roman"/>
          <w:b/>
          <w:bCs/>
          <w:color w:val="000000" w:themeColor="text1"/>
          <w:sz w:val="21"/>
          <w:szCs w:val="21"/>
        </w:rPr>
      </w:pPr>
    </w:p>
    <w:p w14:paraId="04E30F67" w14:textId="77777777" w:rsidR="009E0FE2" w:rsidRPr="00582653" w:rsidRDefault="009E0FE2" w:rsidP="009E0FE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15D296A5" w14:textId="77777777" w:rsidR="009E0FE2" w:rsidRDefault="009E0FE2" w:rsidP="009E0F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AEA0292" w14:textId="77777777" w:rsidR="009E0FE2" w:rsidRDefault="009E0FE2" w:rsidP="009E0FE2">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E717196" w14:textId="77777777" w:rsidR="009E0FE2" w:rsidRPr="00582653" w:rsidRDefault="009E0FE2" w:rsidP="009E0FE2">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4C19A38" wp14:editId="62460A4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11F331A" w14:textId="2135C46E" w:rsidR="009E0FE2" w:rsidRDefault="009E0FE2" w:rsidP="009E0F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Employee performance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4F83B59" w14:textId="77777777" w:rsidR="009E0FE2" w:rsidRDefault="009E0FE2" w:rsidP="009E0FE2">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12098313" w14:textId="77777777" w:rsidR="009E0FE2" w:rsidRPr="00582653" w:rsidRDefault="009E0FE2" w:rsidP="009E0F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1F63D28" w14:textId="77777777" w:rsidR="009E0FE2" w:rsidRPr="00582653" w:rsidRDefault="009E0FE2" w:rsidP="009E0F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E94E56C" w14:textId="77777777" w:rsidR="009E0FE2" w:rsidRPr="008642EC" w:rsidRDefault="009E0FE2" w:rsidP="009E0FE2">
      <w:pPr>
        <w:pStyle w:val="ListParagraph"/>
        <w:numPr>
          <w:ilvl w:val="0"/>
          <w:numId w:val="3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1323B6D" w14:textId="77777777" w:rsidR="009E0FE2" w:rsidRPr="008642EC" w:rsidRDefault="009E0FE2" w:rsidP="009E0FE2">
      <w:pPr>
        <w:pStyle w:val="ListParagraph"/>
        <w:numPr>
          <w:ilvl w:val="0"/>
          <w:numId w:val="3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F1E7A40" w14:textId="77777777" w:rsidR="009E0FE2" w:rsidRPr="00582653" w:rsidRDefault="009E0FE2" w:rsidP="009E0FE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F449ED2" w14:textId="77777777" w:rsidR="009E0FE2" w:rsidRPr="008642EC" w:rsidRDefault="009E0FE2" w:rsidP="009E0FE2">
      <w:pPr>
        <w:pStyle w:val="ListParagraph"/>
        <w:numPr>
          <w:ilvl w:val="0"/>
          <w:numId w:val="3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68DD99F" w14:textId="77777777" w:rsidR="009E0FE2" w:rsidRPr="008642EC" w:rsidRDefault="009E0FE2" w:rsidP="009E0FE2">
      <w:pPr>
        <w:pStyle w:val="ListParagraph"/>
        <w:numPr>
          <w:ilvl w:val="0"/>
          <w:numId w:val="3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AE281FF" w14:textId="77777777" w:rsidR="009E0FE2" w:rsidRPr="00582653" w:rsidRDefault="009E0FE2" w:rsidP="009E0FE2">
      <w:pPr>
        <w:pStyle w:val="BasicParagraph"/>
        <w:suppressAutoHyphens/>
        <w:spacing w:line="240" w:lineRule="auto"/>
        <w:rPr>
          <w:rFonts w:ascii="Times New Roman" w:hAnsi="Times New Roman" w:cs="Times New Roman"/>
          <w:color w:val="000000" w:themeColor="text1"/>
          <w:sz w:val="21"/>
          <w:szCs w:val="21"/>
        </w:rPr>
      </w:pPr>
    </w:p>
    <w:p w14:paraId="5EA220A6" w14:textId="77777777" w:rsidR="009E0FE2" w:rsidRPr="00582653" w:rsidRDefault="009E0FE2" w:rsidP="009E0FE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CCB7AD1" w14:textId="77777777" w:rsidR="009E0FE2" w:rsidRDefault="009E0FE2" w:rsidP="009E0F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53356B9" w14:textId="77777777" w:rsidR="009E0FE2" w:rsidRDefault="009E0FE2" w:rsidP="009E0FE2">
      <w:pPr>
        <w:pStyle w:val="BasicParagraph"/>
        <w:suppressAutoHyphens/>
        <w:spacing w:line="240" w:lineRule="auto"/>
        <w:ind w:left="720"/>
        <w:rPr>
          <w:rFonts w:ascii="Times New Roman" w:hAnsi="Times New Roman" w:cs="Times New Roman"/>
          <w:color w:val="000000" w:themeColor="text1"/>
          <w:sz w:val="21"/>
          <w:szCs w:val="21"/>
        </w:rPr>
      </w:pPr>
    </w:p>
    <w:p w14:paraId="4D92FD41" w14:textId="77777777" w:rsidR="009E0FE2" w:rsidRDefault="009E0FE2" w:rsidP="009E0F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B0A7ECE" w14:textId="77777777" w:rsidR="009E0FE2" w:rsidRDefault="009E0FE2" w:rsidP="009E0FE2">
      <w:pPr>
        <w:pStyle w:val="BasicParagraph"/>
        <w:suppressAutoHyphens/>
        <w:spacing w:line="240" w:lineRule="auto"/>
        <w:ind w:left="1440"/>
        <w:rPr>
          <w:rFonts w:ascii="Times New Roman" w:hAnsi="Times New Roman" w:cs="Times New Roman"/>
          <w:color w:val="000000" w:themeColor="text1"/>
          <w:sz w:val="21"/>
          <w:szCs w:val="21"/>
        </w:rPr>
      </w:pPr>
    </w:p>
    <w:p w14:paraId="7CAF76A7" w14:textId="77777777" w:rsidR="009E0FE2" w:rsidRDefault="009E0FE2" w:rsidP="009E0FE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267F25B" w14:textId="77777777" w:rsidR="009E0FE2" w:rsidRDefault="009E0FE2" w:rsidP="009E0FE2">
      <w:pPr>
        <w:pStyle w:val="BasicParagraph"/>
        <w:suppressAutoHyphens/>
        <w:spacing w:line="240" w:lineRule="auto"/>
        <w:ind w:left="1440"/>
        <w:rPr>
          <w:rFonts w:ascii="Times New Roman" w:hAnsi="Times New Roman" w:cs="Times New Roman"/>
          <w:color w:val="000000" w:themeColor="text1"/>
          <w:sz w:val="21"/>
          <w:szCs w:val="21"/>
        </w:rPr>
      </w:pPr>
    </w:p>
    <w:p w14:paraId="18C9797C" w14:textId="77777777" w:rsidR="009E0FE2" w:rsidRDefault="009E0FE2" w:rsidP="009E0FE2">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2D91BD2A" w14:textId="77777777" w:rsidR="009E0FE2" w:rsidRDefault="009E0FE2">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094B47B" w14:textId="69E5BD08" w:rsidR="00DA4845" w:rsidRDefault="008A44F1" w:rsidP="006F4C44">
      <w:pPr>
        <w:pStyle w:val="Heading1"/>
      </w:pPr>
      <w:r w:rsidRPr="008A44F1">
        <w:lastRenderedPageBreak/>
        <w:t xml:space="preserve">MPower108 </w:t>
      </w:r>
      <w:r w:rsidR="00E400E3" w:rsidRPr="008A44F1">
        <w:t>Employee performance improvement plan</w:t>
      </w:r>
    </w:p>
    <w:p w14:paraId="58C2E999" w14:textId="6E6461D5" w:rsidR="006F4C44" w:rsidRPr="006F4C44" w:rsidRDefault="006F4C44" w:rsidP="006F4C44">
      <w:pPr>
        <w:pStyle w:val="Heading2"/>
      </w:pPr>
      <w:r>
        <w:t>Performance improvement plan details</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E400E3" w:rsidRPr="00E400E3" w14:paraId="11D99023" w14:textId="77777777" w:rsidTr="3FD9D3D8">
        <w:trPr>
          <w:trHeight w:val="624"/>
        </w:trPr>
        <w:tc>
          <w:tcPr>
            <w:tcW w:w="1019" w:type="pct"/>
            <w:shd w:val="clear" w:color="auto" w:fill="E6EAF6" w:themeFill="background1"/>
          </w:tcPr>
          <w:p w14:paraId="591294E5" w14:textId="77777777" w:rsidR="00E400E3" w:rsidRPr="00E400E3" w:rsidRDefault="00E400E3" w:rsidP="006F4C44">
            <w:pPr>
              <w:pStyle w:val="TableHeading"/>
              <w:jc w:val="left"/>
              <w:rPr>
                <w:lang w:val="en-US"/>
              </w:rPr>
            </w:pPr>
            <w:r w:rsidRPr="00E400E3">
              <w:rPr>
                <w:lang w:val="en-US"/>
              </w:rPr>
              <w:t>Employee name</w:t>
            </w:r>
          </w:p>
        </w:tc>
        <w:tc>
          <w:tcPr>
            <w:tcW w:w="3981" w:type="pct"/>
          </w:tcPr>
          <w:p w14:paraId="38E705E2" w14:textId="77777777" w:rsidR="00E400E3" w:rsidRPr="00E400E3" w:rsidRDefault="00E400E3" w:rsidP="00E400E3">
            <w:pPr>
              <w:rPr>
                <w:bCs/>
                <w:iCs/>
                <w:lang w:val="en-US"/>
              </w:rPr>
            </w:pPr>
          </w:p>
        </w:tc>
      </w:tr>
      <w:tr w:rsidR="00E400E3" w:rsidRPr="00E400E3" w14:paraId="09AA43C7" w14:textId="77777777" w:rsidTr="3FD9D3D8">
        <w:trPr>
          <w:trHeight w:val="624"/>
        </w:trPr>
        <w:tc>
          <w:tcPr>
            <w:tcW w:w="1019" w:type="pct"/>
            <w:shd w:val="clear" w:color="auto" w:fill="E6EAF6" w:themeFill="background1"/>
          </w:tcPr>
          <w:p w14:paraId="627B4ACE" w14:textId="77777777" w:rsidR="00E400E3" w:rsidRPr="00E400E3" w:rsidRDefault="00E400E3" w:rsidP="006F4C44">
            <w:pPr>
              <w:pStyle w:val="TableHeading"/>
              <w:jc w:val="left"/>
              <w:rPr>
                <w:lang w:val="en-US"/>
              </w:rPr>
            </w:pPr>
            <w:r w:rsidRPr="00E400E3">
              <w:rPr>
                <w:lang w:val="en-US"/>
              </w:rPr>
              <w:t>Employee position and level</w:t>
            </w:r>
          </w:p>
        </w:tc>
        <w:tc>
          <w:tcPr>
            <w:tcW w:w="3981" w:type="pct"/>
          </w:tcPr>
          <w:p w14:paraId="2EF1B49A" w14:textId="77777777" w:rsidR="00E400E3" w:rsidRPr="00E400E3" w:rsidRDefault="00E400E3" w:rsidP="00E400E3">
            <w:pPr>
              <w:rPr>
                <w:bCs/>
                <w:iCs/>
                <w:lang w:val="en-US"/>
              </w:rPr>
            </w:pPr>
          </w:p>
        </w:tc>
      </w:tr>
      <w:tr w:rsidR="00E400E3" w:rsidRPr="00E400E3" w14:paraId="0252469D" w14:textId="77777777" w:rsidTr="3FD9D3D8">
        <w:trPr>
          <w:trHeight w:val="624"/>
        </w:trPr>
        <w:tc>
          <w:tcPr>
            <w:tcW w:w="1019" w:type="pct"/>
            <w:shd w:val="clear" w:color="auto" w:fill="E6EAF6" w:themeFill="background1"/>
          </w:tcPr>
          <w:p w14:paraId="63F6D5E0" w14:textId="77777777" w:rsidR="00E400E3" w:rsidRPr="00E400E3" w:rsidRDefault="00E400E3" w:rsidP="006F4C44">
            <w:pPr>
              <w:pStyle w:val="TableHeading"/>
              <w:jc w:val="left"/>
              <w:rPr>
                <w:lang w:val="en-US"/>
              </w:rPr>
            </w:pPr>
            <w:r w:rsidRPr="00E400E3">
              <w:rPr>
                <w:lang w:val="en-US"/>
              </w:rPr>
              <w:t>Manager name</w:t>
            </w:r>
          </w:p>
        </w:tc>
        <w:tc>
          <w:tcPr>
            <w:tcW w:w="3981" w:type="pct"/>
          </w:tcPr>
          <w:p w14:paraId="0F77CF24" w14:textId="77777777" w:rsidR="00E400E3" w:rsidRPr="00E400E3" w:rsidRDefault="00E400E3" w:rsidP="00E400E3">
            <w:pPr>
              <w:rPr>
                <w:bCs/>
                <w:iCs/>
                <w:lang w:val="en-US"/>
              </w:rPr>
            </w:pPr>
          </w:p>
        </w:tc>
      </w:tr>
      <w:tr w:rsidR="00E400E3" w:rsidRPr="00E400E3" w14:paraId="412D0EFF" w14:textId="77777777" w:rsidTr="3FD9D3D8">
        <w:trPr>
          <w:trHeight w:val="624"/>
        </w:trPr>
        <w:tc>
          <w:tcPr>
            <w:tcW w:w="1019" w:type="pct"/>
            <w:shd w:val="clear" w:color="auto" w:fill="E6EAF6" w:themeFill="background1"/>
          </w:tcPr>
          <w:p w14:paraId="296BA0CC" w14:textId="77777777" w:rsidR="00E400E3" w:rsidRPr="00E400E3" w:rsidRDefault="00E400E3" w:rsidP="006F4C44">
            <w:pPr>
              <w:pStyle w:val="TableHeading"/>
              <w:jc w:val="left"/>
              <w:rPr>
                <w:lang w:val="en-US"/>
              </w:rPr>
            </w:pPr>
            <w:r w:rsidRPr="00E400E3">
              <w:rPr>
                <w:lang w:val="en-US"/>
              </w:rPr>
              <w:t>Manager position</w:t>
            </w:r>
          </w:p>
        </w:tc>
        <w:tc>
          <w:tcPr>
            <w:tcW w:w="3981" w:type="pct"/>
          </w:tcPr>
          <w:p w14:paraId="21046896" w14:textId="77777777" w:rsidR="00E400E3" w:rsidRPr="00E400E3" w:rsidRDefault="00E400E3" w:rsidP="00E400E3">
            <w:pPr>
              <w:rPr>
                <w:bCs/>
                <w:iCs/>
                <w:lang w:val="en-US"/>
              </w:rPr>
            </w:pPr>
          </w:p>
        </w:tc>
      </w:tr>
      <w:tr w:rsidR="00E400E3" w:rsidRPr="00E400E3" w14:paraId="65306D3E" w14:textId="77777777" w:rsidTr="3FD9D3D8">
        <w:trPr>
          <w:trHeight w:val="624"/>
        </w:trPr>
        <w:tc>
          <w:tcPr>
            <w:tcW w:w="1019" w:type="pct"/>
            <w:shd w:val="clear" w:color="auto" w:fill="E6EAF6" w:themeFill="background1"/>
          </w:tcPr>
          <w:p w14:paraId="78A51191" w14:textId="77777777" w:rsidR="00E400E3" w:rsidRPr="00E400E3" w:rsidRDefault="00E400E3" w:rsidP="006F4C44">
            <w:pPr>
              <w:pStyle w:val="TableHeading"/>
              <w:jc w:val="left"/>
              <w:rPr>
                <w:lang w:val="en-US"/>
              </w:rPr>
            </w:pPr>
            <w:r w:rsidRPr="00E400E3">
              <w:rPr>
                <w:lang w:val="en-US"/>
              </w:rPr>
              <w:t>Date of plan</w:t>
            </w:r>
          </w:p>
        </w:tc>
        <w:tc>
          <w:tcPr>
            <w:tcW w:w="3981" w:type="pct"/>
          </w:tcPr>
          <w:p w14:paraId="6F9FEC12" w14:textId="77777777" w:rsidR="00E400E3" w:rsidRPr="00E400E3" w:rsidRDefault="00E400E3" w:rsidP="00E400E3">
            <w:pPr>
              <w:rPr>
                <w:bCs/>
                <w:iCs/>
                <w:lang w:val="en-US"/>
              </w:rPr>
            </w:pPr>
          </w:p>
        </w:tc>
      </w:tr>
      <w:tr w:rsidR="00E400E3" w:rsidRPr="00E400E3" w14:paraId="3EE8A6A3" w14:textId="77777777" w:rsidTr="3FD9D3D8">
        <w:trPr>
          <w:trHeight w:val="624"/>
        </w:trPr>
        <w:tc>
          <w:tcPr>
            <w:tcW w:w="1019" w:type="pct"/>
            <w:shd w:val="clear" w:color="auto" w:fill="E6EAF6" w:themeFill="background1"/>
          </w:tcPr>
          <w:p w14:paraId="0DDBC35C" w14:textId="77777777" w:rsidR="00E400E3" w:rsidRPr="006F4C44" w:rsidRDefault="00E400E3" w:rsidP="006F4C44">
            <w:pPr>
              <w:pStyle w:val="TableHeading"/>
              <w:jc w:val="left"/>
              <w:rPr>
                <w:szCs w:val="20"/>
                <w:lang w:val="en-US"/>
              </w:rPr>
            </w:pPr>
            <w:r w:rsidRPr="006F4C44">
              <w:rPr>
                <w:szCs w:val="20"/>
                <w:lang w:val="en-US"/>
              </w:rPr>
              <w:t>Period of plan</w:t>
            </w:r>
          </w:p>
        </w:tc>
        <w:tc>
          <w:tcPr>
            <w:tcW w:w="3981" w:type="pct"/>
          </w:tcPr>
          <w:p w14:paraId="42E2601C" w14:textId="77777777" w:rsidR="00E400E3" w:rsidRPr="006F4C44" w:rsidRDefault="00E400E3" w:rsidP="00E400E3">
            <w:pPr>
              <w:rPr>
                <w:iCs/>
                <w:sz w:val="20"/>
                <w:szCs w:val="20"/>
                <w:lang w:val="en-US"/>
              </w:rPr>
            </w:pPr>
            <w:r w:rsidRPr="006F4C44">
              <w:rPr>
                <w:iCs/>
                <w:sz w:val="20"/>
                <w:szCs w:val="20"/>
                <w:lang w:val="en-US"/>
              </w:rPr>
              <w:t>&lt;insert start date&gt; to &lt;insert end date&gt;</w:t>
            </w:r>
          </w:p>
          <w:p w14:paraId="018DFB27" w14:textId="184F8E3C" w:rsidR="00E400E3" w:rsidRPr="006F4C44" w:rsidRDefault="144E4DFF" w:rsidP="00E400E3">
            <w:pPr>
              <w:rPr>
                <w:sz w:val="20"/>
                <w:szCs w:val="20"/>
              </w:rPr>
            </w:pPr>
            <w:r w:rsidRPr="006F4C44">
              <w:rPr>
                <w:sz w:val="20"/>
                <w:szCs w:val="20"/>
              </w:rPr>
              <w:t>(</w:t>
            </w:r>
            <w:r w:rsidR="00E400E3" w:rsidRPr="006F4C44">
              <w:rPr>
                <w:sz w:val="20"/>
                <w:szCs w:val="20"/>
              </w:rPr>
              <w:t>Typically, 6 – 8 weeks</w:t>
            </w:r>
            <w:r w:rsidRPr="006F4C44">
              <w:rPr>
                <w:sz w:val="20"/>
                <w:szCs w:val="20"/>
              </w:rPr>
              <w:t>)</w:t>
            </w:r>
          </w:p>
        </w:tc>
      </w:tr>
      <w:tr w:rsidR="00E400E3" w:rsidRPr="00E400E3" w14:paraId="05A8EEFA" w14:textId="77777777" w:rsidTr="3FD9D3D8">
        <w:trPr>
          <w:trHeight w:val="624"/>
        </w:trPr>
        <w:tc>
          <w:tcPr>
            <w:tcW w:w="1019" w:type="pct"/>
            <w:shd w:val="clear" w:color="auto" w:fill="E6EAF6" w:themeFill="background1"/>
          </w:tcPr>
          <w:p w14:paraId="7E4DA024" w14:textId="77777777" w:rsidR="00E400E3" w:rsidRPr="006F4C44" w:rsidRDefault="00E400E3" w:rsidP="006F4C44">
            <w:pPr>
              <w:pStyle w:val="TableHeading"/>
              <w:jc w:val="left"/>
              <w:rPr>
                <w:szCs w:val="20"/>
                <w:lang w:val="en-US"/>
              </w:rPr>
            </w:pPr>
            <w:r w:rsidRPr="006F4C44">
              <w:rPr>
                <w:szCs w:val="20"/>
                <w:lang w:val="en-US"/>
              </w:rPr>
              <w:t>Interim review date</w:t>
            </w:r>
          </w:p>
        </w:tc>
        <w:tc>
          <w:tcPr>
            <w:tcW w:w="3981" w:type="pct"/>
          </w:tcPr>
          <w:p w14:paraId="03058416" w14:textId="77777777" w:rsidR="00E400E3" w:rsidRPr="006F4C44" w:rsidRDefault="00E400E3" w:rsidP="00E400E3">
            <w:pPr>
              <w:rPr>
                <w:bCs/>
                <w:iCs/>
                <w:sz w:val="20"/>
                <w:szCs w:val="20"/>
                <w:lang w:val="en-US"/>
              </w:rPr>
            </w:pPr>
          </w:p>
        </w:tc>
      </w:tr>
      <w:tr w:rsidR="00E400E3" w:rsidRPr="00E400E3" w14:paraId="7A270D0F" w14:textId="77777777" w:rsidTr="3FD9D3D8">
        <w:trPr>
          <w:trHeight w:val="624"/>
        </w:trPr>
        <w:tc>
          <w:tcPr>
            <w:tcW w:w="1019" w:type="pct"/>
            <w:shd w:val="clear" w:color="auto" w:fill="E6EAF6" w:themeFill="background1"/>
          </w:tcPr>
          <w:p w14:paraId="3CE49C07" w14:textId="77777777" w:rsidR="00E400E3" w:rsidRPr="006F4C44" w:rsidRDefault="00E400E3" w:rsidP="006F4C44">
            <w:pPr>
              <w:pStyle w:val="TableHeading"/>
              <w:jc w:val="left"/>
              <w:rPr>
                <w:szCs w:val="20"/>
                <w:lang w:val="en-US"/>
              </w:rPr>
            </w:pPr>
            <w:r w:rsidRPr="006F4C44">
              <w:rPr>
                <w:szCs w:val="20"/>
                <w:lang w:val="en-US"/>
              </w:rPr>
              <w:t>Final review date</w:t>
            </w:r>
          </w:p>
        </w:tc>
        <w:tc>
          <w:tcPr>
            <w:tcW w:w="3981" w:type="pct"/>
          </w:tcPr>
          <w:p w14:paraId="294293A6" w14:textId="77777777" w:rsidR="00E400E3" w:rsidRPr="006F4C44" w:rsidRDefault="00E400E3" w:rsidP="00E400E3">
            <w:pPr>
              <w:rPr>
                <w:bCs/>
                <w:iCs/>
                <w:sz w:val="20"/>
                <w:szCs w:val="20"/>
                <w:lang w:val="en-US"/>
              </w:rPr>
            </w:pPr>
          </w:p>
        </w:tc>
      </w:tr>
    </w:tbl>
    <w:p w14:paraId="4DCDFF0C" w14:textId="1691BD3F" w:rsidR="006F4C44" w:rsidRPr="006F4C44" w:rsidRDefault="006F4C44" w:rsidP="006F4C44">
      <w:pPr>
        <w:pStyle w:val="Heading2"/>
      </w:pPr>
      <w:r w:rsidRPr="006F4C44">
        <w:t xml:space="preserve">Performance </w:t>
      </w:r>
      <w:r>
        <w:t>i</w:t>
      </w:r>
      <w:r w:rsidRPr="006F4C44">
        <w:t xml:space="preserve">mprovement </w:t>
      </w:r>
      <w:r>
        <w:t>g</w:t>
      </w:r>
      <w:r w:rsidRPr="006F4C44">
        <w:t xml:space="preserve">oal </w:t>
      </w:r>
      <w:r>
        <w:t>#</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E400E3" w:rsidRPr="00E400E3" w14:paraId="23EA0961" w14:textId="77777777" w:rsidTr="3FD9D3D8">
        <w:tc>
          <w:tcPr>
            <w:tcW w:w="5000" w:type="pct"/>
            <w:gridSpan w:val="2"/>
            <w:shd w:val="clear" w:color="auto" w:fill="E6EAF6" w:themeFill="background1"/>
          </w:tcPr>
          <w:p w14:paraId="472CFCC6" w14:textId="7FCC8D74" w:rsidR="00E400E3" w:rsidRPr="006F4C44" w:rsidRDefault="00E400E3" w:rsidP="00E400E3">
            <w:pPr>
              <w:rPr>
                <w:b/>
                <w:sz w:val="20"/>
                <w:szCs w:val="20"/>
                <w:lang w:val="en-US"/>
              </w:rPr>
            </w:pPr>
            <w:r w:rsidRPr="006F4C44">
              <w:rPr>
                <w:b/>
                <w:color w:val="0031A7" w:themeColor="text2"/>
                <w:sz w:val="20"/>
                <w:szCs w:val="20"/>
              </w:rPr>
              <w:t>Performance Improvement Goal #:</w:t>
            </w:r>
          </w:p>
        </w:tc>
      </w:tr>
      <w:tr w:rsidR="00E400E3" w:rsidRPr="00E400E3" w14:paraId="579D65BD" w14:textId="77777777" w:rsidTr="3FD9D3D8">
        <w:tc>
          <w:tcPr>
            <w:tcW w:w="5000" w:type="pct"/>
            <w:gridSpan w:val="2"/>
            <w:shd w:val="clear" w:color="auto" w:fill="auto"/>
          </w:tcPr>
          <w:p w14:paraId="647692B9" w14:textId="77777777" w:rsidR="00E400E3" w:rsidRPr="006F4C44" w:rsidRDefault="00E400E3" w:rsidP="00E400E3">
            <w:pPr>
              <w:rPr>
                <w:b/>
                <w:iCs/>
                <w:sz w:val="20"/>
                <w:szCs w:val="20"/>
              </w:rPr>
            </w:pPr>
            <w:r w:rsidRPr="006F4C44">
              <w:rPr>
                <w:b/>
                <w:iCs/>
                <w:sz w:val="20"/>
                <w:szCs w:val="20"/>
              </w:rPr>
              <w:t xml:space="preserve">Describe the specific area in which the employee’s performance needs to improve. </w:t>
            </w:r>
          </w:p>
          <w:p w14:paraId="53C0492A" w14:textId="38F5850F" w:rsidR="00E400E3" w:rsidRPr="006F4C44" w:rsidRDefault="00E400E3" w:rsidP="3FD9D3D8">
            <w:pPr>
              <w:rPr>
                <w:b/>
                <w:bCs/>
                <w:sz w:val="20"/>
                <w:szCs w:val="20"/>
              </w:rPr>
            </w:pPr>
            <w:r w:rsidRPr="006F4C44">
              <w:rPr>
                <w:b/>
                <w:bCs/>
                <w:sz w:val="20"/>
                <w:szCs w:val="20"/>
              </w:rPr>
              <w:t>e.g. – Goal: Time Management and Prioritisation of Work</w:t>
            </w:r>
          </w:p>
          <w:p w14:paraId="761D2484" w14:textId="77777777" w:rsidR="00E400E3" w:rsidRPr="006F4C44" w:rsidRDefault="00E400E3" w:rsidP="00E400E3">
            <w:pPr>
              <w:rPr>
                <w:b/>
                <w:sz w:val="20"/>
                <w:szCs w:val="20"/>
              </w:rPr>
            </w:pPr>
            <w:r w:rsidRPr="006F4C44">
              <w:rPr>
                <w:b/>
                <w:sz w:val="20"/>
                <w:szCs w:val="20"/>
              </w:rPr>
              <w:t>S</w:t>
            </w:r>
          </w:p>
          <w:p w14:paraId="4BE23C5D" w14:textId="5D4D35FD" w:rsidR="00E400E3" w:rsidRPr="006F4C44" w:rsidRDefault="00E400E3" w:rsidP="00E400E3">
            <w:pPr>
              <w:rPr>
                <w:b/>
                <w:sz w:val="20"/>
                <w:szCs w:val="20"/>
              </w:rPr>
            </w:pPr>
            <w:r w:rsidRPr="006F4C44">
              <w:rPr>
                <w:b/>
                <w:sz w:val="20"/>
                <w:szCs w:val="20"/>
              </w:rPr>
              <w:t>M</w:t>
            </w:r>
            <w:r w:rsidRPr="006F4C44">
              <w:rPr>
                <w:b/>
                <w:sz w:val="20"/>
                <w:szCs w:val="20"/>
              </w:rPr>
              <w:br/>
              <w:t>A</w:t>
            </w:r>
          </w:p>
          <w:p w14:paraId="5895EAFF" w14:textId="77777777" w:rsidR="00E400E3" w:rsidRPr="006F4C44" w:rsidRDefault="00E400E3" w:rsidP="00E400E3">
            <w:pPr>
              <w:rPr>
                <w:b/>
                <w:sz w:val="20"/>
                <w:szCs w:val="20"/>
              </w:rPr>
            </w:pPr>
            <w:r w:rsidRPr="006F4C44">
              <w:rPr>
                <w:b/>
                <w:sz w:val="20"/>
                <w:szCs w:val="20"/>
              </w:rPr>
              <w:t>R</w:t>
            </w:r>
          </w:p>
          <w:p w14:paraId="33E79DCC" w14:textId="0A65213D" w:rsidR="00E400E3" w:rsidRPr="00E400E3" w:rsidRDefault="00E400E3" w:rsidP="00E400E3">
            <w:pPr>
              <w:rPr>
                <w:b/>
              </w:rPr>
            </w:pPr>
            <w:r w:rsidRPr="006F4C44">
              <w:rPr>
                <w:b/>
                <w:sz w:val="20"/>
                <w:szCs w:val="20"/>
              </w:rPr>
              <w:t>T</w:t>
            </w:r>
          </w:p>
        </w:tc>
      </w:tr>
      <w:tr w:rsidR="00E400E3" w:rsidRPr="00E400E3" w14:paraId="034FF328" w14:textId="77777777" w:rsidTr="3FD9D3D8">
        <w:tc>
          <w:tcPr>
            <w:tcW w:w="1019" w:type="pct"/>
            <w:shd w:val="clear" w:color="auto" w:fill="E6EAF6" w:themeFill="background1"/>
          </w:tcPr>
          <w:p w14:paraId="4C54DA34" w14:textId="77777777" w:rsidR="00E400E3" w:rsidRPr="006F4C44" w:rsidRDefault="00E400E3" w:rsidP="006F4C44">
            <w:pPr>
              <w:pStyle w:val="TableHeading"/>
              <w:jc w:val="left"/>
              <w:rPr>
                <w:szCs w:val="20"/>
                <w:lang w:val="en-US"/>
              </w:rPr>
            </w:pPr>
            <w:r w:rsidRPr="006F4C44">
              <w:rPr>
                <w:szCs w:val="20"/>
                <w:lang w:val="en-US"/>
              </w:rPr>
              <w:t>Required outcomes</w:t>
            </w:r>
          </w:p>
        </w:tc>
        <w:tc>
          <w:tcPr>
            <w:tcW w:w="3981" w:type="pct"/>
          </w:tcPr>
          <w:p w14:paraId="6E43CEDC" w14:textId="18CF5351" w:rsidR="00E400E3" w:rsidRPr="00E400E3" w:rsidRDefault="00E400E3" w:rsidP="00E400E3">
            <w:r>
              <w:t>Describe what the employee needs to do to improve their performance to the required standard. The required outcomes should be specific, measurable, and realistic. In most cases, the required outcomes should be described as a measurement of quality, quantity, or timeliness.</w:t>
            </w:r>
          </w:p>
          <w:p w14:paraId="3A63C32F" w14:textId="41022F3D" w:rsidR="00E400E3" w:rsidRPr="00E400E3" w:rsidRDefault="00E400E3" w:rsidP="3FD9D3D8">
            <w:r>
              <w:t>e.g.</w:t>
            </w:r>
          </w:p>
          <w:p w14:paraId="2043C641" w14:textId="03099529" w:rsidR="00E400E3" w:rsidRPr="00E400E3" w:rsidRDefault="00E400E3" w:rsidP="3FD9D3D8">
            <w:pPr>
              <w:pStyle w:val="TableListParagraph"/>
              <w:numPr>
                <w:ilvl w:val="0"/>
                <w:numId w:val="20"/>
              </w:numPr>
              <w:rPr>
                <w:i/>
                <w:iCs/>
                <w:color w:val="0031A7" w:themeColor="text2"/>
              </w:rPr>
            </w:pPr>
            <w:r w:rsidRPr="3FD9D3D8">
              <w:rPr>
                <w:i/>
                <w:iCs/>
                <w:color w:val="0031A7" w:themeColor="text2"/>
              </w:rPr>
              <w:t>To effectively manage workload daily</w:t>
            </w:r>
          </w:p>
          <w:p w14:paraId="63197FD5"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Meet deadlines efficiently, prioritise tasks and respond to emails in a timely manner</w:t>
            </w:r>
          </w:p>
          <w:p w14:paraId="6449EE83" w14:textId="77777777" w:rsidR="00E400E3" w:rsidRPr="00E400E3" w:rsidRDefault="00E400E3" w:rsidP="00E400E3">
            <w:pPr>
              <w:pStyle w:val="TableListParagraph"/>
              <w:numPr>
                <w:ilvl w:val="0"/>
                <w:numId w:val="20"/>
              </w:numPr>
              <w:rPr>
                <w:iCs/>
              </w:rPr>
            </w:pPr>
            <w:r w:rsidRPr="00E400E3">
              <w:rPr>
                <w:i/>
                <w:color w:val="0031A7" w:themeColor="text2"/>
              </w:rPr>
              <w:t>Work to be completed on a priority basis</w:t>
            </w:r>
          </w:p>
        </w:tc>
      </w:tr>
      <w:tr w:rsidR="00E400E3" w:rsidRPr="00E400E3" w14:paraId="514ABCF1" w14:textId="77777777" w:rsidTr="3FD9D3D8">
        <w:tc>
          <w:tcPr>
            <w:tcW w:w="1019" w:type="pct"/>
            <w:shd w:val="clear" w:color="auto" w:fill="E6EAF6" w:themeFill="background1"/>
          </w:tcPr>
          <w:p w14:paraId="2D2FF7A9" w14:textId="77777777" w:rsidR="00E400E3" w:rsidRPr="006F4C44" w:rsidRDefault="00E400E3" w:rsidP="006F4C44">
            <w:pPr>
              <w:pStyle w:val="TableHeading"/>
              <w:jc w:val="left"/>
              <w:rPr>
                <w:szCs w:val="20"/>
                <w:lang w:val="en-US"/>
              </w:rPr>
            </w:pPr>
            <w:r w:rsidRPr="006F4C44">
              <w:rPr>
                <w:szCs w:val="20"/>
                <w:lang w:val="en-US"/>
              </w:rPr>
              <w:lastRenderedPageBreak/>
              <w:t>Strategies</w:t>
            </w:r>
          </w:p>
        </w:tc>
        <w:tc>
          <w:tcPr>
            <w:tcW w:w="3981" w:type="pct"/>
          </w:tcPr>
          <w:p w14:paraId="243CD5BB" w14:textId="77777777" w:rsidR="00E400E3" w:rsidRPr="00E400E3" w:rsidRDefault="00E400E3" w:rsidP="00E400E3">
            <w:pPr>
              <w:rPr>
                <w:iCs/>
              </w:rPr>
            </w:pPr>
            <w:r w:rsidRPr="00E400E3">
              <w:rPr>
                <w:iCs/>
              </w:rPr>
              <w:t>Describe how the employee is going to meet the required outcomes.</w:t>
            </w:r>
          </w:p>
          <w:p w14:paraId="4CE02E6A" w14:textId="46F13349" w:rsidR="00E400E3" w:rsidRPr="00E400E3" w:rsidRDefault="00E400E3" w:rsidP="3FD9D3D8">
            <w:r>
              <w:t>e.g.</w:t>
            </w:r>
          </w:p>
          <w:p w14:paraId="4F617D49"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Operate daily ‘To Do’ check list and a weekly calendar if required. </w:t>
            </w:r>
          </w:p>
          <w:p w14:paraId="6A103F1F"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Acknowledge emails received within the day of receiving (as far as practical) and respond to the query within 3 working Days. </w:t>
            </w:r>
          </w:p>
          <w:p w14:paraId="0C526DCB" w14:textId="135963B4" w:rsidR="00E400E3" w:rsidRPr="00E400E3" w:rsidRDefault="00E400E3" w:rsidP="00E400E3">
            <w:pPr>
              <w:pStyle w:val="TableListParagraph"/>
              <w:numPr>
                <w:ilvl w:val="0"/>
                <w:numId w:val="20"/>
              </w:numPr>
            </w:pPr>
            <w:r w:rsidRPr="3FD9D3D8">
              <w:rPr>
                <w:i/>
                <w:iCs/>
                <w:color w:val="0031A7" w:themeColor="text2"/>
              </w:rPr>
              <w:t>If you have any questions (e.g., you are not sure how to complete a task, or if you are asked to complete a different task), you must immediately raise this with your manager.</w:t>
            </w:r>
          </w:p>
        </w:tc>
      </w:tr>
      <w:tr w:rsidR="00E400E3" w:rsidRPr="00E400E3" w14:paraId="3D859F8B" w14:textId="77777777" w:rsidTr="3FD9D3D8">
        <w:tc>
          <w:tcPr>
            <w:tcW w:w="1019" w:type="pct"/>
            <w:shd w:val="clear" w:color="auto" w:fill="E6EAF6" w:themeFill="background1"/>
          </w:tcPr>
          <w:p w14:paraId="3B3F4C3B" w14:textId="77777777" w:rsidR="00E400E3" w:rsidRPr="006F4C44" w:rsidRDefault="00E400E3" w:rsidP="006F4C44">
            <w:pPr>
              <w:pStyle w:val="TableHeading"/>
              <w:jc w:val="left"/>
              <w:rPr>
                <w:szCs w:val="20"/>
                <w:lang w:val="en-US"/>
              </w:rPr>
            </w:pPr>
            <w:r w:rsidRPr="006F4C44">
              <w:rPr>
                <w:szCs w:val="20"/>
                <w:lang w:val="en-US"/>
              </w:rPr>
              <w:t>Support</w:t>
            </w:r>
          </w:p>
        </w:tc>
        <w:tc>
          <w:tcPr>
            <w:tcW w:w="3981" w:type="pct"/>
          </w:tcPr>
          <w:p w14:paraId="065C55BE" w14:textId="1DE59D4E" w:rsidR="00E400E3" w:rsidRPr="00E400E3" w:rsidRDefault="00E400E3" w:rsidP="00E400E3">
            <w:r>
              <w:t>Describe what support you are going to provide to the employee to meet the required outcomes.</w:t>
            </w:r>
          </w:p>
          <w:p w14:paraId="1F52197D" w14:textId="406FD5DF" w:rsidR="00E400E3" w:rsidRPr="00E400E3" w:rsidRDefault="00E400E3" w:rsidP="3FD9D3D8">
            <w:r>
              <w:t>e.g.</w:t>
            </w:r>
          </w:p>
          <w:p w14:paraId="2BA8A47B"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Utilise team meeting and weekly one on one meetings to inform task lists.</w:t>
            </w:r>
          </w:p>
          <w:p w14:paraId="7FBAD4E0" w14:textId="77777777" w:rsidR="00E400E3" w:rsidRPr="00E400E3" w:rsidRDefault="00E400E3" w:rsidP="00E400E3">
            <w:pPr>
              <w:pStyle w:val="TableListParagraph"/>
              <w:numPr>
                <w:ilvl w:val="0"/>
                <w:numId w:val="20"/>
              </w:numPr>
              <w:rPr>
                <w:iCs/>
              </w:rPr>
            </w:pPr>
            <w:r w:rsidRPr="00E400E3">
              <w:rPr>
                <w:i/>
                <w:color w:val="0031A7" w:themeColor="text2"/>
              </w:rPr>
              <w:t>Your manager will meet with you each Monday to provide you with feedback on your progress against the required outcomes.</w:t>
            </w:r>
          </w:p>
        </w:tc>
      </w:tr>
      <w:tr w:rsidR="00E400E3" w:rsidRPr="00E400E3" w14:paraId="608BAECF" w14:textId="77777777" w:rsidTr="3FD9D3D8">
        <w:tc>
          <w:tcPr>
            <w:tcW w:w="1019" w:type="pct"/>
            <w:shd w:val="clear" w:color="auto" w:fill="E6EAF6" w:themeFill="background1"/>
          </w:tcPr>
          <w:p w14:paraId="4A466F3D" w14:textId="77777777" w:rsidR="00E400E3" w:rsidRPr="006F4C44" w:rsidRDefault="00E400E3" w:rsidP="006F4C44">
            <w:pPr>
              <w:pStyle w:val="TableHeading"/>
              <w:jc w:val="left"/>
              <w:rPr>
                <w:szCs w:val="20"/>
                <w:lang w:val="en-US"/>
              </w:rPr>
            </w:pPr>
            <w:r w:rsidRPr="006F4C44">
              <w:rPr>
                <w:szCs w:val="20"/>
                <w:lang w:val="en-US"/>
              </w:rPr>
              <w:t>Responsibilities</w:t>
            </w:r>
          </w:p>
        </w:tc>
        <w:tc>
          <w:tcPr>
            <w:tcW w:w="3981" w:type="pct"/>
          </w:tcPr>
          <w:p w14:paraId="0B26458A" w14:textId="6DB22254" w:rsidR="00E400E3" w:rsidRPr="00E400E3" w:rsidRDefault="00E400E3" w:rsidP="00E400E3">
            <w:r>
              <w:t>Responsibilities</w:t>
            </w:r>
            <w:r>
              <w:tab/>
              <w:t>Describe the responsibilities of the employee, their manager, and any other relevant parties.</w:t>
            </w:r>
          </w:p>
          <w:p w14:paraId="56467275" w14:textId="77777777" w:rsidR="00E400E3" w:rsidRPr="00E400E3" w:rsidRDefault="00E400E3" w:rsidP="00E400E3">
            <w:pPr>
              <w:rPr>
                <w:iCs/>
              </w:rPr>
            </w:pPr>
          </w:p>
          <w:p w14:paraId="67A1DC9A" w14:textId="77777777" w:rsidR="00E400E3" w:rsidRPr="00E400E3" w:rsidRDefault="00E400E3" w:rsidP="00E400E3">
            <w:pPr>
              <w:pStyle w:val="TableListParagraph"/>
              <w:numPr>
                <w:ilvl w:val="0"/>
                <w:numId w:val="0"/>
              </w:numPr>
              <w:rPr>
                <w:i/>
                <w:color w:val="0031A7" w:themeColor="text2"/>
              </w:rPr>
            </w:pPr>
            <w:r w:rsidRPr="00E400E3">
              <w:rPr>
                <w:i/>
                <w:color w:val="0031A7" w:themeColor="text2"/>
              </w:rPr>
              <w:t>Employee:</w:t>
            </w:r>
          </w:p>
          <w:p w14:paraId="4798E194"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To meet the required outcomes by the final review date.</w:t>
            </w:r>
          </w:p>
          <w:p w14:paraId="4F12B83E"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If workload is too heavy, employee to communicate with manager to review workload and current priorities. </w:t>
            </w:r>
          </w:p>
          <w:p w14:paraId="1C32F552" w14:textId="77777777" w:rsidR="00E400E3" w:rsidRPr="00E400E3" w:rsidRDefault="00E400E3" w:rsidP="00E400E3">
            <w:pPr>
              <w:rPr>
                <w:i/>
              </w:rPr>
            </w:pPr>
          </w:p>
          <w:p w14:paraId="69FA199D" w14:textId="77777777" w:rsidR="00E400E3" w:rsidRPr="00E400E3" w:rsidRDefault="00E400E3" w:rsidP="00E400E3">
            <w:pPr>
              <w:pStyle w:val="TableListParagraph"/>
              <w:numPr>
                <w:ilvl w:val="0"/>
                <w:numId w:val="0"/>
              </w:numPr>
              <w:rPr>
                <w:i/>
                <w:color w:val="0031A7" w:themeColor="text2"/>
              </w:rPr>
            </w:pPr>
            <w:r w:rsidRPr="00E400E3">
              <w:rPr>
                <w:i/>
                <w:color w:val="0031A7" w:themeColor="text2"/>
              </w:rPr>
              <w:t>Manager:</w:t>
            </w:r>
          </w:p>
          <w:p w14:paraId="3AB5792C"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To hold weekly team meetings to discuss the teams priorities and workloads</w:t>
            </w:r>
          </w:p>
          <w:p w14:paraId="5EF65E5B"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To ensure all directives and timeframes for completion are clear and understood. </w:t>
            </w:r>
          </w:p>
          <w:p w14:paraId="2C8EACF1" w14:textId="77777777" w:rsidR="00E400E3" w:rsidRPr="00E400E3" w:rsidRDefault="00E400E3" w:rsidP="00E400E3">
            <w:pPr>
              <w:pStyle w:val="TableListParagraph"/>
              <w:numPr>
                <w:ilvl w:val="0"/>
                <w:numId w:val="20"/>
              </w:numPr>
              <w:rPr>
                <w:i/>
                <w:color w:val="0031A7" w:themeColor="text2"/>
              </w:rPr>
            </w:pPr>
            <w:r w:rsidRPr="00E400E3">
              <w:rPr>
                <w:i/>
                <w:color w:val="0031A7" w:themeColor="text2"/>
              </w:rPr>
              <w:t xml:space="preserve">To hold weekly one on one meetings with employee which include time for discussing workload and priorities. </w:t>
            </w:r>
          </w:p>
          <w:p w14:paraId="788D51E5" w14:textId="77777777" w:rsidR="00E400E3" w:rsidRPr="00E400E3" w:rsidRDefault="00E400E3" w:rsidP="00E400E3">
            <w:pPr>
              <w:rPr>
                <w:iCs/>
              </w:rPr>
            </w:pPr>
          </w:p>
        </w:tc>
      </w:tr>
      <w:tr w:rsidR="00E400E3" w:rsidRPr="00E400E3" w14:paraId="43C2B59B" w14:textId="77777777" w:rsidTr="3FD9D3D8">
        <w:tc>
          <w:tcPr>
            <w:tcW w:w="1019" w:type="pct"/>
            <w:shd w:val="clear" w:color="auto" w:fill="E6EAF6" w:themeFill="background1"/>
          </w:tcPr>
          <w:p w14:paraId="69BE1556" w14:textId="75BBF337" w:rsidR="00E400E3" w:rsidRPr="006F4C44" w:rsidRDefault="00E400E3" w:rsidP="006F4C44">
            <w:pPr>
              <w:pStyle w:val="TableHeading"/>
              <w:jc w:val="left"/>
              <w:rPr>
                <w:szCs w:val="20"/>
                <w:lang w:val="en-US"/>
              </w:rPr>
            </w:pPr>
            <w:r w:rsidRPr="006F4C44">
              <w:rPr>
                <w:szCs w:val="20"/>
                <w:lang w:val="en-US"/>
              </w:rPr>
              <w:t>Concerns</w:t>
            </w:r>
          </w:p>
        </w:tc>
        <w:tc>
          <w:tcPr>
            <w:tcW w:w="3981" w:type="pct"/>
            <w:shd w:val="clear" w:color="auto" w:fill="auto"/>
          </w:tcPr>
          <w:p w14:paraId="3C4571CA" w14:textId="6F6EB9C1" w:rsidR="00E400E3" w:rsidRPr="00E400E3" w:rsidRDefault="00E400E3" w:rsidP="00E400E3">
            <w:r>
              <w:t>List all concerns including the consequences if the employee does not meet the required outcomes by the final review date.</w:t>
            </w:r>
          </w:p>
          <w:p w14:paraId="4F2B1B4A" w14:textId="3A89BF2D" w:rsidR="00E400E3" w:rsidRPr="00E400E3" w:rsidRDefault="00E400E3" w:rsidP="00E400E3">
            <w:pPr>
              <w:pStyle w:val="TableListParagraph"/>
              <w:numPr>
                <w:ilvl w:val="0"/>
                <w:numId w:val="31"/>
              </w:numPr>
              <w:rPr>
                <w:i/>
                <w:color w:val="0031A7" w:themeColor="text2"/>
              </w:rPr>
            </w:pPr>
            <w:r w:rsidRPr="00E400E3">
              <w:rPr>
                <w:i/>
                <w:color w:val="0031A7" w:themeColor="text2"/>
              </w:rPr>
              <w:t xml:space="preserve">e.g. If you fail to meet the required outcomes by the review date, without a reasonable excuse, you will be given a final written warning. </w:t>
            </w:r>
          </w:p>
        </w:tc>
      </w:tr>
    </w:tbl>
    <w:p w14:paraId="697DD836" w14:textId="77777777" w:rsidR="006F4C44" w:rsidRDefault="006F4C44" w:rsidP="006F4C44">
      <w:pPr>
        <w:pStyle w:val="Heading2"/>
      </w:pPr>
    </w:p>
    <w:p w14:paraId="73926A7B" w14:textId="77777777" w:rsidR="006F4C44" w:rsidRDefault="006F4C44">
      <w:pPr>
        <w:spacing w:before="0" w:after="160" w:line="259" w:lineRule="auto"/>
        <w:rPr>
          <w:rFonts w:eastAsiaTheme="majorEastAsia" w:cstheme="majorBidi"/>
          <w:b/>
          <w:bCs/>
          <w:color w:val="0076AF" w:themeColor="accent1"/>
          <w:sz w:val="28"/>
          <w:szCs w:val="26"/>
          <w:lang w:eastAsia="en-AU"/>
        </w:rPr>
      </w:pPr>
      <w:r>
        <w:br w:type="page"/>
      </w:r>
    </w:p>
    <w:p w14:paraId="27799E9D" w14:textId="0AFFD368" w:rsidR="006F4C44" w:rsidRDefault="006F4C44" w:rsidP="006F4C44">
      <w:pPr>
        <w:pStyle w:val="Heading2"/>
      </w:pPr>
      <w:r>
        <w:lastRenderedPageBreak/>
        <w:t>Performance improvement goal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2671"/>
        <w:gridCol w:w="4508"/>
      </w:tblGrid>
      <w:tr w:rsidR="00E400E3" w:rsidRPr="00E400E3" w14:paraId="522DD2E3" w14:textId="77777777" w:rsidTr="3FD9D3D8">
        <w:tc>
          <w:tcPr>
            <w:tcW w:w="5000" w:type="pct"/>
            <w:gridSpan w:val="3"/>
            <w:shd w:val="clear" w:color="auto" w:fill="E6EAF6" w:themeFill="background1"/>
          </w:tcPr>
          <w:p w14:paraId="1FBDDF57" w14:textId="1A4BA30D" w:rsidR="00E400E3" w:rsidRPr="00E400E3" w:rsidRDefault="00E400E3" w:rsidP="00E400E3">
            <w:pPr>
              <w:rPr>
                <w:i/>
              </w:rPr>
            </w:pPr>
            <w:r w:rsidRPr="00E400E3">
              <w:rPr>
                <w:b/>
                <w:color w:val="0031A7" w:themeColor="text2"/>
              </w:rPr>
              <w:t>Performance improvement goal #:</w:t>
            </w:r>
            <w:r w:rsidRPr="00E400E3">
              <w:rPr>
                <w:i/>
                <w:color w:val="0031A7" w:themeColor="text2"/>
              </w:rPr>
              <w:t xml:space="preserve"> </w:t>
            </w:r>
          </w:p>
        </w:tc>
      </w:tr>
      <w:tr w:rsidR="00E400E3" w:rsidRPr="00E400E3" w14:paraId="7A44B0EA" w14:textId="77777777" w:rsidTr="3FD9D3D8">
        <w:tc>
          <w:tcPr>
            <w:tcW w:w="5000" w:type="pct"/>
            <w:gridSpan w:val="3"/>
            <w:shd w:val="clear" w:color="auto" w:fill="auto"/>
          </w:tcPr>
          <w:p w14:paraId="392E97E3" w14:textId="77777777" w:rsidR="00E400E3" w:rsidRDefault="00E400E3" w:rsidP="00E400E3">
            <w:pPr>
              <w:rPr>
                <w:b/>
                <w:iCs/>
              </w:rPr>
            </w:pPr>
            <w:r w:rsidRPr="00E400E3">
              <w:rPr>
                <w:b/>
                <w:iCs/>
              </w:rPr>
              <w:t>Description</w:t>
            </w:r>
          </w:p>
          <w:p w14:paraId="50C22A82" w14:textId="77777777" w:rsidR="00E400E3" w:rsidRDefault="00E400E3" w:rsidP="00E400E3">
            <w:pPr>
              <w:rPr>
                <w:b/>
              </w:rPr>
            </w:pPr>
            <w:r>
              <w:rPr>
                <w:b/>
              </w:rPr>
              <w:t>S</w:t>
            </w:r>
          </w:p>
          <w:p w14:paraId="04A46837" w14:textId="77777777" w:rsidR="00E400E3" w:rsidRDefault="00E400E3" w:rsidP="00E400E3">
            <w:pPr>
              <w:rPr>
                <w:b/>
              </w:rPr>
            </w:pPr>
            <w:r>
              <w:rPr>
                <w:b/>
              </w:rPr>
              <w:t>M</w:t>
            </w:r>
          </w:p>
          <w:p w14:paraId="13811FA0" w14:textId="77777777" w:rsidR="00E400E3" w:rsidRDefault="00E400E3" w:rsidP="00E400E3">
            <w:pPr>
              <w:rPr>
                <w:b/>
              </w:rPr>
            </w:pPr>
            <w:r>
              <w:rPr>
                <w:b/>
              </w:rPr>
              <w:t>A</w:t>
            </w:r>
          </w:p>
          <w:p w14:paraId="5736631E" w14:textId="030003F0" w:rsidR="00E400E3" w:rsidRDefault="00E400E3" w:rsidP="00E400E3">
            <w:pPr>
              <w:rPr>
                <w:b/>
              </w:rPr>
            </w:pPr>
            <w:r>
              <w:rPr>
                <w:b/>
              </w:rPr>
              <w:t>R</w:t>
            </w:r>
          </w:p>
          <w:p w14:paraId="430036D7" w14:textId="32A3BCDE" w:rsidR="00E400E3" w:rsidRPr="00E400E3" w:rsidRDefault="00E400E3" w:rsidP="00E400E3">
            <w:pPr>
              <w:rPr>
                <w:b/>
              </w:rPr>
            </w:pPr>
            <w:r>
              <w:rPr>
                <w:b/>
              </w:rPr>
              <w:t>T</w:t>
            </w:r>
          </w:p>
        </w:tc>
      </w:tr>
      <w:tr w:rsidR="00E400E3" w:rsidRPr="00E400E3" w14:paraId="6A52ADD5" w14:textId="77777777" w:rsidTr="3FD9D3D8">
        <w:tc>
          <w:tcPr>
            <w:tcW w:w="1019" w:type="pct"/>
            <w:shd w:val="clear" w:color="auto" w:fill="E6EAF6" w:themeFill="background1"/>
          </w:tcPr>
          <w:p w14:paraId="384406E8" w14:textId="77777777" w:rsidR="00E400E3" w:rsidRPr="006F4C44" w:rsidRDefault="00E400E3" w:rsidP="006F4C44">
            <w:pPr>
              <w:pStyle w:val="TableHeading"/>
              <w:jc w:val="left"/>
              <w:rPr>
                <w:szCs w:val="20"/>
                <w:lang w:val="en-US"/>
              </w:rPr>
            </w:pPr>
            <w:r w:rsidRPr="006F4C44">
              <w:rPr>
                <w:szCs w:val="20"/>
                <w:lang w:val="en-US"/>
              </w:rPr>
              <w:t>Required outcomes</w:t>
            </w:r>
          </w:p>
        </w:tc>
        <w:tc>
          <w:tcPr>
            <w:tcW w:w="3981" w:type="pct"/>
            <w:gridSpan w:val="2"/>
            <w:shd w:val="clear" w:color="auto" w:fill="auto"/>
          </w:tcPr>
          <w:p w14:paraId="24C9BC8A" w14:textId="77777777" w:rsidR="00E400E3" w:rsidRPr="00E400E3" w:rsidRDefault="00E400E3" w:rsidP="00E400E3">
            <w:pPr>
              <w:rPr>
                <w:iCs/>
              </w:rPr>
            </w:pPr>
          </w:p>
        </w:tc>
      </w:tr>
      <w:tr w:rsidR="00E400E3" w:rsidRPr="00E400E3" w14:paraId="72E57041" w14:textId="77777777" w:rsidTr="3FD9D3D8">
        <w:tc>
          <w:tcPr>
            <w:tcW w:w="1019" w:type="pct"/>
            <w:shd w:val="clear" w:color="auto" w:fill="E6EAF6" w:themeFill="background1"/>
          </w:tcPr>
          <w:p w14:paraId="00E3AAF6" w14:textId="77777777" w:rsidR="00E400E3" w:rsidRPr="006F4C44" w:rsidRDefault="00E400E3" w:rsidP="006F4C44">
            <w:pPr>
              <w:pStyle w:val="TableHeading"/>
              <w:jc w:val="left"/>
              <w:rPr>
                <w:szCs w:val="20"/>
                <w:lang w:val="en-US"/>
              </w:rPr>
            </w:pPr>
            <w:r w:rsidRPr="006F4C44">
              <w:rPr>
                <w:szCs w:val="20"/>
                <w:lang w:val="en-US"/>
              </w:rPr>
              <w:t>Strategies</w:t>
            </w:r>
          </w:p>
        </w:tc>
        <w:tc>
          <w:tcPr>
            <w:tcW w:w="3981" w:type="pct"/>
            <w:gridSpan w:val="2"/>
            <w:shd w:val="clear" w:color="auto" w:fill="auto"/>
          </w:tcPr>
          <w:p w14:paraId="39224608" w14:textId="77777777" w:rsidR="00E400E3" w:rsidRPr="00E400E3" w:rsidRDefault="00E400E3" w:rsidP="00E400E3">
            <w:pPr>
              <w:rPr>
                <w:iCs/>
              </w:rPr>
            </w:pPr>
          </w:p>
        </w:tc>
      </w:tr>
      <w:tr w:rsidR="00E400E3" w:rsidRPr="00E400E3" w14:paraId="16572617" w14:textId="77777777" w:rsidTr="3FD9D3D8">
        <w:tc>
          <w:tcPr>
            <w:tcW w:w="1019" w:type="pct"/>
            <w:shd w:val="clear" w:color="auto" w:fill="E6EAF6" w:themeFill="background1"/>
          </w:tcPr>
          <w:p w14:paraId="671060A0" w14:textId="77777777" w:rsidR="00E400E3" w:rsidRPr="006F4C44" w:rsidRDefault="00E400E3" w:rsidP="006F4C44">
            <w:pPr>
              <w:pStyle w:val="TableHeading"/>
              <w:jc w:val="left"/>
              <w:rPr>
                <w:szCs w:val="20"/>
                <w:lang w:val="en-US"/>
              </w:rPr>
            </w:pPr>
            <w:r w:rsidRPr="006F4C44">
              <w:rPr>
                <w:szCs w:val="20"/>
                <w:lang w:val="en-US"/>
              </w:rPr>
              <w:t>Supports</w:t>
            </w:r>
          </w:p>
        </w:tc>
        <w:tc>
          <w:tcPr>
            <w:tcW w:w="3981" w:type="pct"/>
            <w:gridSpan w:val="2"/>
            <w:shd w:val="clear" w:color="auto" w:fill="auto"/>
          </w:tcPr>
          <w:p w14:paraId="7A57D36E" w14:textId="77777777" w:rsidR="00E400E3" w:rsidRPr="00E400E3" w:rsidRDefault="00E400E3" w:rsidP="00E400E3">
            <w:pPr>
              <w:rPr>
                <w:iCs/>
              </w:rPr>
            </w:pPr>
          </w:p>
        </w:tc>
      </w:tr>
      <w:tr w:rsidR="00E400E3" w:rsidRPr="00E400E3" w14:paraId="2A24C71C" w14:textId="77777777" w:rsidTr="3FD9D3D8">
        <w:tc>
          <w:tcPr>
            <w:tcW w:w="1019" w:type="pct"/>
            <w:shd w:val="clear" w:color="auto" w:fill="E6EAF6" w:themeFill="background1"/>
          </w:tcPr>
          <w:p w14:paraId="285CEF0A" w14:textId="77777777" w:rsidR="00E400E3" w:rsidRPr="006F4C44" w:rsidRDefault="00E400E3" w:rsidP="006F4C44">
            <w:pPr>
              <w:pStyle w:val="TableHeading"/>
              <w:jc w:val="left"/>
              <w:rPr>
                <w:szCs w:val="20"/>
                <w:lang w:val="en-US"/>
              </w:rPr>
            </w:pPr>
            <w:r w:rsidRPr="006F4C44">
              <w:rPr>
                <w:szCs w:val="20"/>
                <w:lang w:val="en-US"/>
              </w:rPr>
              <w:t>Responsibilities</w:t>
            </w:r>
          </w:p>
        </w:tc>
        <w:tc>
          <w:tcPr>
            <w:tcW w:w="3981" w:type="pct"/>
            <w:gridSpan w:val="2"/>
            <w:shd w:val="clear" w:color="auto" w:fill="auto"/>
          </w:tcPr>
          <w:p w14:paraId="104B0C55" w14:textId="77777777" w:rsidR="00E400E3" w:rsidRPr="00E400E3" w:rsidRDefault="00E400E3" w:rsidP="00E400E3">
            <w:pPr>
              <w:rPr>
                <w:iCs/>
                <w:lang w:val="en-US"/>
              </w:rPr>
            </w:pPr>
          </w:p>
        </w:tc>
      </w:tr>
      <w:tr w:rsidR="00E400E3" w:rsidRPr="00E400E3" w14:paraId="34AF632F" w14:textId="77777777" w:rsidTr="3FD9D3D8">
        <w:tc>
          <w:tcPr>
            <w:tcW w:w="1019" w:type="pct"/>
            <w:shd w:val="clear" w:color="auto" w:fill="E6EAF6" w:themeFill="background1"/>
          </w:tcPr>
          <w:p w14:paraId="5FF759C8" w14:textId="3DC3BFE3" w:rsidR="00E400E3" w:rsidRPr="006F4C44" w:rsidRDefault="00E400E3" w:rsidP="006F4C44">
            <w:pPr>
              <w:pStyle w:val="TableHeading"/>
              <w:jc w:val="left"/>
              <w:rPr>
                <w:szCs w:val="20"/>
                <w:lang w:val="en-US"/>
              </w:rPr>
            </w:pPr>
            <w:r w:rsidRPr="006F4C44">
              <w:rPr>
                <w:szCs w:val="20"/>
                <w:lang w:val="en-US"/>
              </w:rPr>
              <w:t>Concerns</w:t>
            </w:r>
          </w:p>
        </w:tc>
        <w:tc>
          <w:tcPr>
            <w:tcW w:w="3981" w:type="pct"/>
            <w:gridSpan w:val="2"/>
            <w:shd w:val="clear" w:color="auto" w:fill="auto"/>
          </w:tcPr>
          <w:p w14:paraId="2F3C3AFA" w14:textId="77777777" w:rsidR="00E400E3" w:rsidRPr="00E400E3" w:rsidRDefault="00E400E3" w:rsidP="00E400E3">
            <w:pPr>
              <w:rPr>
                <w:iCs/>
                <w:lang w:val="en-US"/>
              </w:rPr>
            </w:pPr>
          </w:p>
        </w:tc>
      </w:tr>
      <w:tr w:rsidR="00E400E3" w:rsidRPr="00E400E3" w14:paraId="3066FE64" w14:textId="77777777" w:rsidTr="3FD9D3D8">
        <w:tc>
          <w:tcPr>
            <w:tcW w:w="2500" w:type="pct"/>
            <w:gridSpan w:val="2"/>
            <w:shd w:val="clear" w:color="auto" w:fill="E6EAF6" w:themeFill="background1"/>
          </w:tcPr>
          <w:p w14:paraId="151B65F5" w14:textId="334FCA96" w:rsidR="00E400E3" w:rsidRPr="006F4C44" w:rsidRDefault="00E400E3" w:rsidP="006F4C44">
            <w:pPr>
              <w:pStyle w:val="TableHeading"/>
              <w:jc w:val="left"/>
              <w:rPr>
                <w:szCs w:val="20"/>
                <w:lang w:val="en-US"/>
              </w:rPr>
            </w:pPr>
            <w:r w:rsidRPr="006F4C44">
              <w:rPr>
                <w:szCs w:val="20"/>
                <w:lang w:val="en-US"/>
              </w:rPr>
              <w:t>Manager Name:</w:t>
            </w:r>
          </w:p>
        </w:tc>
        <w:tc>
          <w:tcPr>
            <w:tcW w:w="2500" w:type="pct"/>
            <w:shd w:val="clear" w:color="auto" w:fill="E6EAF6" w:themeFill="background1"/>
          </w:tcPr>
          <w:p w14:paraId="4D2C1D25" w14:textId="0A047B5B" w:rsidR="00E400E3" w:rsidRPr="006F4C44" w:rsidRDefault="00E400E3" w:rsidP="006F4C44">
            <w:pPr>
              <w:pStyle w:val="TableHeading"/>
              <w:jc w:val="left"/>
              <w:rPr>
                <w:szCs w:val="20"/>
                <w:lang w:val="en-US"/>
              </w:rPr>
            </w:pPr>
            <w:r w:rsidRPr="006F4C44">
              <w:rPr>
                <w:szCs w:val="20"/>
                <w:lang w:val="en-US"/>
              </w:rPr>
              <w:t>Employee Name:</w:t>
            </w:r>
          </w:p>
        </w:tc>
      </w:tr>
      <w:tr w:rsidR="00E400E3" w:rsidRPr="00E400E3" w14:paraId="35995324" w14:textId="77777777" w:rsidTr="3FD9D3D8">
        <w:tc>
          <w:tcPr>
            <w:tcW w:w="2500" w:type="pct"/>
            <w:gridSpan w:val="2"/>
            <w:shd w:val="clear" w:color="auto" w:fill="E6EAF6" w:themeFill="background1"/>
          </w:tcPr>
          <w:p w14:paraId="3721B51D" w14:textId="76BA2EEF" w:rsidR="00E400E3" w:rsidRPr="006F4C44" w:rsidRDefault="00E400E3" w:rsidP="006F4C44">
            <w:pPr>
              <w:pStyle w:val="TableHeading"/>
              <w:jc w:val="left"/>
              <w:rPr>
                <w:szCs w:val="20"/>
                <w:lang w:val="en-US"/>
              </w:rPr>
            </w:pPr>
            <w:r w:rsidRPr="006F4C44">
              <w:rPr>
                <w:szCs w:val="20"/>
                <w:lang w:val="en-US"/>
              </w:rPr>
              <w:t>Manager Signature:</w:t>
            </w:r>
          </w:p>
        </w:tc>
        <w:tc>
          <w:tcPr>
            <w:tcW w:w="2500" w:type="pct"/>
            <w:shd w:val="clear" w:color="auto" w:fill="E6EAF6" w:themeFill="background1"/>
          </w:tcPr>
          <w:p w14:paraId="232DF83F" w14:textId="16B30750" w:rsidR="00E400E3" w:rsidRPr="006F4C44" w:rsidRDefault="00E400E3" w:rsidP="006F4C44">
            <w:pPr>
              <w:pStyle w:val="TableHeading"/>
              <w:jc w:val="left"/>
              <w:rPr>
                <w:szCs w:val="20"/>
                <w:lang w:val="en-US"/>
              </w:rPr>
            </w:pPr>
            <w:r w:rsidRPr="006F4C44">
              <w:rPr>
                <w:szCs w:val="20"/>
                <w:lang w:val="en-US"/>
              </w:rPr>
              <w:t>Employee Signature:</w:t>
            </w:r>
          </w:p>
        </w:tc>
      </w:tr>
      <w:tr w:rsidR="00E400E3" w:rsidRPr="00E400E3" w14:paraId="223296AA" w14:textId="77777777" w:rsidTr="3FD9D3D8">
        <w:tc>
          <w:tcPr>
            <w:tcW w:w="2500" w:type="pct"/>
            <w:gridSpan w:val="2"/>
            <w:shd w:val="clear" w:color="auto" w:fill="E6EAF6" w:themeFill="background1"/>
          </w:tcPr>
          <w:p w14:paraId="209A4F0F" w14:textId="6018DEB7" w:rsidR="00E400E3" w:rsidRPr="006F4C44" w:rsidRDefault="00E400E3" w:rsidP="006F4C44">
            <w:pPr>
              <w:pStyle w:val="TableHeading"/>
              <w:jc w:val="left"/>
              <w:rPr>
                <w:szCs w:val="20"/>
                <w:lang w:val="en-US"/>
              </w:rPr>
            </w:pPr>
            <w:r w:rsidRPr="006F4C44">
              <w:rPr>
                <w:szCs w:val="20"/>
                <w:lang w:val="en-US"/>
              </w:rPr>
              <w:t>Date:</w:t>
            </w:r>
          </w:p>
        </w:tc>
        <w:tc>
          <w:tcPr>
            <w:tcW w:w="2500" w:type="pct"/>
            <w:shd w:val="clear" w:color="auto" w:fill="E6EAF6" w:themeFill="background1"/>
          </w:tcPr>
          <w:p w14:paraId="5AD7C1CC" w14:textId="0DB702AE" w:rsidR="00E400E3" w:rsidRPr="006F4C44" w:rsidRDefault="00E400E3" w:rsidP="006F4C44">
            <w:pPr>
              <w:pStyle w:val="TableHeading"/>
              <w:jc w:val="left"/>
              <w:rPr>
                <w:szCs w:val="20"/>
                <w:lang w:val="en-US"/>
              </w:rPr>
            </w:pPr>
            <w:r w:rsidRPr="006F4C44">
              <w:rPr>
                <w:szCs w:val="20"/>
                <w:lang w:val="en-US"/>
              </w:rPr>
              <w:t>Date:</w:t>
            </w:r>
          </w:p>
        </w:tc>
      </w:tr>
    </w:tbl>
    <w:p w14:paraId="652500F3" w14:textId="7271B2DF" w:rsidR="00E400E3" w:rsidRDefault="00E400E3" w:rsidP="00E400E3"/>
    <w:p w14:paraId="3B92BEE7" w14:textId="77777777" w:rsidR="00DF2A0E" w:rsidRDefault="00DF2A0E">
      <w:pPr>
        <w:spacing w:before="0" w:after="160" w:line="259" w:lineRule="auto"/>
        <w:rPr>
          <w:rFonts w:eastAsiaTheme="majorEastAsia" w:cstheme="majorBidi"/>
          <w:b/>
          <w:color w:val="0031A7" w:themeColor="text2"/>
          <w:sz w:val="28"/>
          <w:szCs w:val="26"/>
        </w:rPr>
      </w:pPr>
      <w:r>
        <w:br w:type="page"/>
      </w:r>
    </w:p>
    <w:p w14:paraId="0EE80662" w14:textId="1C0A1B52" w:rsidR="00D41F53" w:rsidRDefault="00D41F53" w:rsidP="006F4C44">
      <w:pPr>
        <w:pStyle w:val="Heading2"/>
      </w:pPr>
      <w:r>
        <w:lastRenderedPageBreak/>
        <w:t>Performance review</w:t>
      </w:r>
    </w:p>
    <w:p w14:paraId="4AC6E4D7" w14:textId="463C5A74" w:rsidR="006F4C44" w:rsidRPr="006F4C44" w:rsidRDefault="006F4C44" w:rsidP="006F4C44">
      <w:pPr>
        <w:pStyle w:val="Heading3"/>
      </w:pPr>
      <w:r w:rsidRPr="006F4C44">
        <w:t xml:space="preserve">Performance review details </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303F0F" w:rsidRPr="00E400E3" w14:paraId="68F73E79" w14:textId="77777777" w:rsidTr="3FD9D3D8">
        <w:trPr>
          <w:trHeight w:val="624"/>
        </w:trPr>
        <w:tc>
          <w:tcPr>
            <w:tcW w:w="1019" w:type="pct"/>
            <w:shd w:val="clear" w:color="auto" w:fill="E6EAF6" w:themeFill="background1"/>
          </w:tcPr>
          <w:p w14:paraId="50E122C8" w14:textId="77777777" w:rsidR="00303F0F" w:rsidRPr="00E400E3" w:rsidRDefault="00303F0F" w:rsidP="006F4C44">
            <w:pPr>
              <w:pStyle w:val="TableHeading"/>
              <w:jc w:val="left"/>
              <w:rPr>
                <w:lang w:val="en-US"/>
              </w:rPr>
            </w:pPr>
            <w:r w:rsidRPr="00E400E3">
              <w:rPr>
                <w:lang w:val="en-US"/>
              </w:rPr>
              <w:t>Employee name</w:t>
            </w:r>
          </w:p>
        </w:tc>
        <w:tc>
          <w:tcPr>
            <w:tcW w:w="3981" w:type="pct"/>
          </w:tcPr>
          <w:p w14:paraId="68002779" w14:textId="77777777" w:rsidR="00303F0F" w:rsidRPr="00E400E3" w:rsidRDefault="00303F0F" w:rsidP="003E1EF3">
            <w:pPr>
              <w:rPr>
                <w:bCs/>
                <w:iCs/>
                <w:lang w:val="en-US"/>
              </w:rPr>
            </w:pPr>
          </w:p>
        </w:tc>
      </w:tr>
      <w:tr w:rsidR="00303F0F" w:rsidRPr="00E400E3" w14:paraId="15A75DBD" w14:textId="77777777" w:rsidTr="3FD9D3D8">
        <w:trPr>
          <w:trHeight w:val="624"/>
        </w:trPr>
        <w:tc>
          <w:tcPr>
            <w:tcW w:w="1019" w:type="pct"/>
            <w:shd w:val="clear" w:color="auto" w:fill="E6EAF6" w:themeFill="background1"/>
          </w:tcPr>
          <w:p w14:paraId="702488E9" w14:textId="77777777" w:rsidR="00303F0F" w:rsidRPr="00E400E3" w:rsidRDefault="00303F0F" w:rsidP="006F4C44">
            <w:pPr>
              <w:pStyle w:val="TableHeading"/>
              <w:jc w:val="left"/>
              <w:rPr>
                <w:lang w:val="en-US"/>
              </w:rPr>
            </w:pPr>
            <w:r w:rsidRPr="00E400E3">
              <w:rPr>
                <w:lang w:val="en-US"/>
              </w:rPr>
              <w:t>Employee position and level</w:t>
            </w:r>
          </w:p>
        </w:tc>
        <w:tc>
          <w:tcPr>
            <w:tcW w:w="3981" w:type="pct"/>
          </w:tcPr>
          <w:p w14:paraId="44A5547F" w14:textId="77777777" w:rsidR="00303F0F" w:rsidRPr="00E400E3" w:rsidRDefault="00303F0F" w:rsidP="003E1EF3">
            <w:pPr>
              <w:rPr>
                <w:bCs/>
                <w:iCs/>
                <w:lang w:val="en-US"/>
              </w:rPr>
            </w:pPr>
          </w:p>
        </w:tc>
      </w:tr>
      <w:tr w:rsidR="00303F0F" w:rsidRPr="00E400E3" w14:paraId="6461132D" w14:textId="77777777" w:rsidTr="3FD9D3D8">
        <w:trPr>
          <w:trHeight w:val="624"/>
        </w:trPr>
        <w:tc>
          <w:tcPr>
            <w:tcW w:w="1019" w:type="pct"/>
            <w:shd w:val="clear" w:color="auto" w:fill="E6EAF6" w:themeFill="background1"/>
          </w:tcPr>
          <w:p w14:paraId="50C3C7B8" w14:textId="77777777" w:rsidR="00303F0F" w:rsidRPr="00E400E3" w:rsidRDefault="00303F0F" w:rsidP="006F4C44">
            <w:pPr>
              <w:pStyle w:val="TableHeading"/>
              <w:jc w:val="left"/>
              <w:rPr>
                <w:lang w:val="en-US"/>
              </w:rPr>
            </w:pPr>
            <w:r w:rsidRPr="00E400E3">
              <w:rPr>
                <w:lang w:val="en-US"/>
              </w:rPr>
              <w:t>Manager name</w:t>
            </w:r>
          </w:p>
        </w:tc>
        <w:tc>
          <w:tcPr>
            <w:tcW w:w="3981" w:type="pct"/>
          </w:tcPr>
          <w:p w14:paraId="01D1B032" w14:textId="77777777" w:rsidR="00303F0F" w:rsidRPr="00E400E3" w:rsidRDefault="00303F0F" w:rsidP="003E1EF3">
            <w:pPr>
              <w:rPr>
                <w:bCs/>
                <w:iCs/>
                <w:lang w:val="en-US"/>
              </w:rPr>
            </w:pPr>
          </w:p>
        </w:tc>
      </w:tr>
      <w:tr w:rsidR="00303F0F" w:rsidRPr="00E400E3" w14:paraId="1F71050B" w14:textId="77777777" w:rsidTr="3FD9D3D8">
        <w:trPr>
          <w:trHeight w:val="624"/>
        </w:trPr>
        <w:tc>
          <w:tcPr>
            <w:tcW w:w="1019" w:type="pct"/>
            <w:shd w:val="clear" w:color="auto" w:fill="E6EAF6" w:themeFill="background1"/>
          </w:tcPr>
          <w:p w14:paraId="7B299B35" w14:textId="77777777" w:rsidR="00303F0F" w:rsidRPr="00E400E3" w:rsidRDefault="00303F0F" w:rsidP="006F4C44">
            <w:pPr>
              <w:pStyle w:val="TableHeading"/>
              <w:jc w:val="left"/>
              <w:rPr>
                <w:lang w:val="en-US"/>
              </w:rPr>
            </w:pPr>
            <w:r w:rsidRPr="00E400E3">
              <w:rPr>
                <w:lang w:val="en-US"/>
              </w:rPr>
              <w:t>Manager position</w:t>
            </w:r>
          </w:p>
        </w:tc>
        <w:tc>
          <w:tcPr>
            <w:tcW w:w="3981" w:type="pct"/>
          </w:tcPr>
          <w:p w14:paraId="06344CC0" w14:textId="77777777" w:rsidR="00303F0F" w:rsidRPr="00E400E3" w:rsidRDefault="00303F0F" w:rsidP="003E1EF3">
            <w:pPr>
              <w:rPr>
                <w:bCs/>
                <w:iCs/>
                <w:lang w:val="en-US"/>
              </w:rPr>
            </w:pPr>
          </w:p>
        </w:tc>
      </w:tr>
      <w:tr w:rsidR="00303F0F" w:rsidRPr="00E400E3" w14:paraId="3A6249F0" w14:textId="77777777" w:rsidTr="3FD9D3D8">
        <w:trPr>
          <w:trHeight w:val="624"/>
        </w:trPr>
        <w:tc>
          <w:tcPr>
            <w:tcW w:w="1019" w:type="pct"/>
            <w:shd w:val="clear" w:color="auto" w:fill="E6EAF6" w:themeFill="background1"/>
          </w:tcPr>
          <w:p w14:paraId="4DDB3FAD" w14:textId="7F8814C7" w:rsidR="00303F0F" w:rsidRPr="00E400E3" w:rsidRDefault="00303F0F" w:rsidP="006F4C44">
            <w:pPr>
              <w:pStyle w:val="TableHeading"/>
              <w:jc w:val="left"/>
              <w:rPr>
                <w:lang w:val="en-US"/>
              </w:rPr>
            </w:pPr>
            <w:r w:rsidRPr="00E400E3">
              <w:rPr>
                <w:lang w:val="en-US"/>
              </w:rPr>
              <w:t xml:space="preserve">Date of </w:t>
            </w:r>
            <w:r>
              <w:rPr>
                <w:lang w:val="en-US"/>
              </w:rPr>
              <w:t>review</w:t>
            </w:r>
          </w:p>
        </w:tc>
        <w:tc>
          <w:tcPr>
            <w:tcW w:w="3981" w:type="pct"/>
          </w:tcPr>
          <w:p w14:paraId="6F26B107" w14:textId="77777777" w:rsidR="00303F0F" w:rsidRPr="00E400E3" w:rsidRDefault="00303F0F" w:rsidP="003E1EF3">
            <w:pPr>
              <w:rPr>
                <w:bCs/>
                <w:iCs/>
                <w:lang w:val="en-US"/>
              </w:rPr>
            </w:pPr>
          </w:p>
        </w:tc>
      </w:tr>
      <w:tr w:rsidR="00303F0F" w:rsidRPr="00E400E3" w14:paraId="6589E9C5" w14:textId="77777777" w:rsidTr="006F4C44">
        <w:trPr>
          <w:trHeight w:val="507"/>
        </w:trPr>
        <w:tc>
          <w:tcPr>
            <w:tcW w:w="1019" w:type="pct"/>
            <w:shd w:val="clear" w:color="auto" w:fill="E6EAF6" w:themeFill="background1"/>
          </w:tcPr>
          <w:p w14:paraId="67BB4158" w14:textId="654A3FE3" w:rsidR="00303F0F" w:rsidRPr="006F4C44" w:rsidRDefault="00303F0F" w:rsidP="006F4C44">
            <w:pPr>
              <w:pStyle w:val="TableHeading"/>
              <w:jc w:val="left"/>
              <w:rPr>
                <w:szCs w:val="20"/>
                <w:lang w:val="en-US"/>
              </w:rPr>
            </w:pPr>
            <w:r w:rsidRPr="006F4C44">
              <w:rPr>
                <w:szCs w:val="20"/>
                <w:lang w:val="en-US"/>
              </w:rPr>
              <w:t>Period of plan</w:t>
            </w:r>
          </w:p>
        </w:tc>
        <w:tc>
          <w:tcPr>
            <w:tcW w:w="3981" w:type="pct"/>
          </w:tcPr>
          <w:p w14:paraId="15C6BFE9" w14:textId="77777777" w:rsidR="00303F0F" w:rsidRPr="006F4C44" w:rsidRDefault="00303F0F" w:rsidP="003E1EF3">
            <w:pPr>
              <w:rPr>
                <w:iCs/>
                <w:sz w:val="20"/>
                <w:szCs w:val="20"/>
                <w:lang w:val="en-US"/>
              </w:rPr>
            </w:pPr>
            <w:r w:rsidRPr="006F4C44">
              <w:rPr>
                <w:iCs/>
                <w:sz w:val="20"/>
                <w:szCs w:val="20"/>
                <w:lang w:val="en-US"/>
              </w:rPr>
              <w:t>&lt;insert start date&gt; to &lt;insert end date&gt;</w:t>
            </w:r>
          </w:p>
          <w:p w14:paraId="04BD198D" w14:textId="68909581" w:rsidR="00303F0F" w:rsidRPr="006F4C44" w:rsidRDefault="14EEB438" w:rsidP="003E1EF3">
            <w:pPr>
              <w:rPr>
                <w:sz w:val="20"/>
                <w:szCs w:val="20"/>
              </w:rPr>
            </w:pPr>
            <w:r w:rsidRPr="006F4C44">
              <w:rPr>
                <w:sz w:val="20"/>
                <w:szCs w:val="20"/>
              </w:rPr>
              <w:t>(Typically, 6 – 8 weeks)</w:t>
            </w:r>
          </w:p>
        </w:tc>
      </w:tr>
      <w:tr w:rsidR="00303F0F" w:rsidRPr="00E400E3" w14:paraId="1647F474" w14:textId="77777777" w:rsidTr="3FD9D3D8">
        <w:trPr>
          <w:trHeight w:val="624"/>
        </w:trPr>
        <w:tc>
          <w:tcPr>
            <w:tcW w:w="1019" w:type="pct"/>
            <w:shd w:val="clear" w:color="auto" w:fill="E6EAF6" w:themeFill="background1"/>
          </w:tcPr>
          <w:p w14:paraId="76DA2991" w14:textId="77777777" w:rsidR="00303F0F" w:rsidRPr="00E400E3" w:rsidRDefault="00303F0F" w:rsidP="006F4C44">
            <w:pPr>
              <w:pStyle w:val="TableHeading"/>
              <w:jc w:val="left"/>
              <w:rPr>
                <w:lang w:val="en-US"/>
              </w:rPr>
            </w:pPr>
            <w:r w:rsidRPr="00E400E3">
              <w:rPr>
                <w:lang w:val="en-US"/>
              </w:rPr>
              <w:t>Interim review date</w:t>
            </w:r>
          </w:p>
        </w:tc>
        <w:tc>
          <w:tcPr>
            <w:tcW w:w="3981" w:type="pct"/>
          </w:tcPr>
          <w:p w14:paraId="2A799B4F" w14:textId="77777777" w:rsidR="00303F0F" w:rsidRPr="00E400E3" w:rsidRDefault="00303F0F" w:rsidP="003E1EF3">
            <w:pPr>
              <w:rPr>
                <w:bCs/>
                <w:iCs/>
                <w:lang w:val="en-US"/>
              </w:rPr>
            </w:pPr>
          </w:p>
        </w:tc>
      </w:tr>
      <w:tr w:rsidR="00303F0F" w:rsidRPr="00E400E3" w14:paraId="33D8AB49" w14:textId="77777777" w:rsidTr="3FD9D3D8">
        <w:trPr>
          <w:trHeight w:val="624"/>
        </w:trPr>
        <w:tc>
          <w:tcPr>
            <w:tcW w:w="1019" w:type="pct"/>
            <w:shd w:val="clear" w:color="auto" w:fill="E6EAF6" w:themeFill="background1"/>
          </w:tcPr>
          <w:p w14:paraId="6179B5F1" w14:textId="77777777" w:rsidR="00303F0F" w:rsidRPr="00E400E3" w:rsidRDefault="00303F0F" w:rsidP="006F4C44">
            <w:pPr>
              <w:pStyle w:val="TableHeading"/>
              <w:jc w:val="left"/>
              <w:rPr>
                <w:lang w:val="en-US"/>
              </w:rPr>
            </w:pPr>
            <w:r w:rsidRPr="00E400E3">
              <w:rPr>
                <w:lang w:val="en-US"/>
              </w:rPr>
              <w:t>Final review date</w:t>
            </w:r>
          </w:p>
        </w:tc>
        <w:tc>
          <w:tcPr>
            <w:tcW w:w="3981" w:type="pct"/>
          </w:tcPr>
          <w:p w14:paraId="1545DA69" w14:textId="77777777" w:rsidR="00303F0F" w:rsidRPr="00E400E3" w:rsidRDefault="00303F0F" w:rsidP="003E1EF3">
            <w:pPr>
              <w:rPr>
                <w:bCs/>
                <w:iCs/>
                <w:lang w:val="en-US"/>
              </w:rPr>
            </w:pPr>
          </w:p>
        </w:tc>
      </w:tr>
    </w:tbl>
    <w:p w14:paraId="55DD7F22" w14:textId="62BD0A9D" w:rsidR="006F4C44" w:rsidRDefault="006F4C44" w:rsidP="006F4C44">
      <w:pPr>
        <w:pStyle w:val="Heading3"/>
      </w:pPr>
      <w:r>
        <w:t>Performance improvement goal 1</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7179"/>
      </w:tblGrid>
      <w:tr w:rsidR="00303F0F" w:rsidRPr="00E400E3" w14:paraId="3C5A319C" w14:textId="77777777" w:rsidTr="3FD9D3D8">
        <w:tc>
          <w:tcPr>
            <w:tcW w:w="5000" w:type="pct"/>
            <w:gridSpan w:val="2"/>
            <w:shd w:val="clear" w:color="auto" w:fill="E6EAF6" w:themeFill="background1"/>
          </w:tcPr>
          <w:p w14:paraId="1A2FF1C1" w14:textId="77777777" w:rsidR="00303F0F" w:rsidRPr="00E400E3" w:rsidRDefault="00303F0F" w:rsidP="003E1EF3">
            <w:pPr>
              <w:rPr>
                <w:b/>
                <w:lang w:val="en-US"/>
              </w:rPr>
            </w:pPr>
            <w:r w:rsidRPr="00E400E3">
              <w:rPr>
                <w:b/>
                <w:color w:val="0031A7" w:themeColor="text2"/>
              </w:rPr>
              <w:t>Performance Improvement Goal #:</w:t>
            </w:r>
          </w:p>
        </w:tc>
      </w:tr>
      <w:tr w:rsidR="00303F0F" w:rsidRPr="00E400E3" w14:paraId="40B59083" w14:textId="77777777" w:rsidTr="3FD9D3D8">
        <w:tc>
          <w:tcPr>
            <w:tcW w:w="5000" w:type="pct"/>
            <w:gridSpan w:val="2"/>
            <w:shd w:val="clear" w:color="auto" w:fill="auto"/>
          </w:tcPr>
          <w:p w14:paraId="6B2E05DC" w14:textId="77777777" w:rsidR="00303F0F" w:rsidRPr="00E400E3" w:rsidRDefault="00303F0F" w:rsidP="003E1EF3">
            <w:pPr>
              <w:rPr>
                <w:b/>
                <w:iCs/>
              </w:rPr>
            </w:pPr>
            <w:r w:rsidRPr="00E400E3">
              <w:rPr>
                <w:b/>
                <w:iCs/>
              </w:rPr>
              <w:t xml:space="preserve">Describe the specific area in which the employee’s performance needs to improve. </w:t>
            </w:r>
          </w:p>
          <w:p w14:paraId="5FA3C11B" w14:textId="4B08826E" w:rsidR="00303F0F" w:rsidRDefault="14EEB438" w:rsidP="3FD9D3D8">
            <w:pPr>
              <w:rPr>
                <w:b/>
                <w:bCs/>
              </w:rPr>
            </w:pPr>
            <w:r w:rsidRPr="3FD9D3D8">
              <w:rPr>
                <w:b/>
                <w:bCs/>
              </w:rPr>
              <w:t>e.g. – Goal: Time Management and Prioritisation of Work</w:t>
            </w:r>
          </w:p>
          <w:p w14:paraId="28341023" w14:textId="77777777" w:rsidR="00303F0F" w:rsidRDefault="00303F0F" w:rsidP="003E1EF3">
            <w:pPr>
              <w:rPr>
                <w:b/>
              </w:rPr>
            </w:pPr>
            <w:r>
              <w:rPr>
                <w:b/>
              </w:rPr>
              <w:t>S</w:t>
            </w:r>
          </w:p>
          <w:p w14:paraId="705BD4B2" w14:textId="77777777" w:rsidR="00303F0F" w:rsidRDefault="00303F0F" w:rsidP="003E1EF3">
            <w:pPr>
              <w:rPr>
                <w:b/>
              </w:rPr>
            </w:pPr>
            <w:r>
              <w:rPr>
                <w:b/>
              </w:rPr>
              <w:t>M</w:t>
            </w:r>
            <w:r>
              <w:rPr>
                <w:b/>
              </w:rPr>
              <w:br/>
              <w:t>A</w:t>
            </w:r>
          </w:p>
          <w:p w14:paraId="0DFBA388" w14:textId="77777777" w:rsidR="00303F0F" w:rsidRDefault="00303F0F" w:rsidP="003E1EF3">
            <w:pPr>
              <w:rPr>
                <w:b/>
              </w:rPr>
            </w:pPr>
            <w:r>
              <w:rPr>
                <w:b/>
              </w:rPr>
              <w:t>R</w:t>
            </w:r>
          </w:p>
          <w:p w14:paraId="09BD5D6B" w14:textId="77777777" w:rsidR="00303F0F" w:rsidRPr="00E400E3" w:rsidRDefault="00303F0F" w:rsidP="003E1EF3">
            <w:pPr>
              <w:rPr>
                <w:b/>
              </w:rPr>
            </w:pPr>
            <w:r>
              <w:rPr>
                <w:b/>
              </w:rPr>
              <w:t>T</w:t>
            </w:r>
          </w:p>
        </w:tc>
      </w:tr>
      <w:tr w:rsidR="00303F0F" w:rsidRPr="00E400E3" w14:paraId="4A9A3A66" w14:textId="77777777" w:rsidTr="3FD9D3D8">
        <w:tc>
          <w:tcPr>
            <w:tcW w:w="1019" w:type="pct"/>
            <w:shd w:val="clear" w:color="auto" w:fill="E6EAF6" w:themeFill="background1"/>
          </w:tcPr>
          <w:p w14:paraId="1075C5BD" w14:textId="07AAFBFF" w:rsidR="00303F0F" w:rsidRPr="00E400E3" w:rsidRDefault="00303F0F" w:rsidP="003E1EF3">
            <w:r w:rsidRPr="00E400E3">
              <w:t>Re</w:t>
            </w:r>
            <w:r>
              <w:t xml:space="preserve">viewed </w:t>
            </w:r>
            <w:r w:rsidRPr="00E400E3">
              <w:t>outcomes</w:t>
            </w:r>
          </w:p>
        </w:tc>
        <w:tc>
          <w:tcPr>
            <w:tcW w:w="3981" w:type="pct"/>
          </w:tcPr>
          <w:p w14:paraId="112F9677" w14:textId="682396D5" w:rsidR="00303F0F" w:rsidRPr="00E400E3" w:rsidRDefault="14EEB438" w:rsidP="003E1EF3">
            <w:r>
              <w:t>Describe what the employee has done to improve their performance to the required standard. The required outcomes should be specific, measurable, and realistic. In most cases, the required outcomes should be described as a measurement of quality, quantity, or timeliness.</w:t>
            </w:r>
          </w:p>
          <w:p w14:paraId="69AC0C8C" w14:textId="2018D3D5" w:rsidR="00303F0F" w:rsidRPr="00E400E3" w:rsidRDefault="14EEB438" w:rsidP="3FD9D3D8">
            <w:r>
              <w:t>e.g.</w:t>
            </w:r>
          </w:p>
          <w:p w14:paraId="086A5558" w14:textId="64339311" w:rsidR="00303F0F" w:rsidRPr="00E400E3" w:rsidRDefault="14EEB438" w:rsidP="3FD9D3D8">
            <w:pPr>
              <w:pStyle w:val="TableListParagraph"/>
              <w:numPr>
                <w:ilvl w:val="0"/>
                <w:numId w:val="20"/>
              </w:numPr>
              <w:rPr>
                <w:i/>
                <w:iCs/>
                <w:color w:val="0031A7" w:themeColor="text2"/>
              </w:rPr>
            </w:pPr>
            <w:r w:rsidRPr="3FD9D3D8">
              <w:rPr>
                <w:i/>
                <w:iCs/>
                <w:color w:val="0031A7" w:themeColor="text2"/>
              </w:rPr>
              <w:t>To effectively manage workload daily</w:t>
            </w:r>
          </w:p>
          <w:p w14:paraId="7258B575"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Meet deadlines efficiently, prioritise tasks and respond to emails in a timely manner</w:t>
            </w:r>
          </w:p>
          <w:p w14:paraId="503634F3" w14:textId="77777777" w:rsidR="00303F0F" w:rsidRPr="00E400E3" w:rsidRDefault="00303F0F" w:rsidP="003E1EF3">
            <w:pPr>
              <w:pStyle w:val="TableListParagraph"/>
              <w:numPr>
                <w:ilvl w:val="0"/>
                <w:numId w:val="20"/>
              </w:numPr>
              <w:rPr>
                <w:iCs/>
              </w:rPr>
            </w:pPr>
            <w:r w:rsidRPr="00E400E3">
              <w:rPr>
                <w:i/>
                <w:color w:val="0031A7" w:themeColor="text2"/>
              </w:rPr>
              <w:t>Work to be completed on a priority basis</w:t>
            </w:r>
          </w:p>
        </w:tc>
      </w:tr>
      <w:tr w:rsidR="00303F0F" w:rsidRPr="00E400E3" w14:paraId="72E78B1A" w14:textId="77777777" w:rsidTr="3FD9D3D8">
        <w:tc>
          <w:tcPr>
            <w:tcW w:w="1019" w:type="pct"/>
            <w:shd w:val="clear" w:color="auto" w:fill="E6EAF6" w:themeFill="background1"/>
          </w:tcPr>
          <w:p w14:paraId="19BF3904" w14:textId="77777777" w:rsidR="00303F0F" w:rsidRPr="00E400E3" w:rsidRDefault="00303F0F" w:rsidP="003E1EF3">
            <w:r w:rsidRPr="00E400E3">
              <w:lastRenderedPageBreak/>
              <w:t>Strategies</w:t>
            </w:r>
          </w:p>
        </w:tc>
        <w:tc>
          <w:tcPr>
            <w:tcW w:w="3981" w:type="pct"/>
          </w:tcPr>
          <w:p w14:paraId="57FB1FC0" w14:textId="77951C0D" w:rsidR="00303F0F" w:rsidRPr="00E400E3" w:rsidRDefault="00303F0F" w:rsidP="003E1EF3">
            <w:pPr>
              <w:rPr>
                <w:iCs/>
              </w:rPr>
            </w:pPr>
            <w:r w:rsidRPr="00E400E3">
              <w:rPr>
                <w:iCs/>
              </w:rPr>
              <w:t xml:space="preserve">Describe how the employee </w:t>
            </w:r>
            <w:r>
              <w:rPr>
                <w:iCs/>
              </w:rPr>
              <w:t>has</w:t>
            </w:r>
            <w:r w:rsidRPr="00E400E3">
              <w:rPr>
                <w:iCs/>
              </w:rPr>
              <w:t xml:space="preserve"> the required outcomes.</w:t>
            </w:r>
          </w:p>
          <w:p w14:paraId="57FDE5A9" w14:textId="468DE38A" w:rsidR="00303F0F" w:rsidRPr="00E400E3" w:rsidRDefault="14EEB438" w:rsidP="3FD9D3D8">
            <w:r>
              <w:t>e.g.</w:t>
            </w:r>
          </w:p>
          <w:p w14:paraId="4260673A"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Operate daily ‘To Do’ check list and a weekly calendar if required. </w:t>
            </w:r>
          </w:p>
          <w:p w14:paraId="0764E5F4"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Acknowledge emails received within the day of receiving (as far as practical) and respond to the query within 3 working Days. </w:t>
            </w:r>
          </w:p>
          <w:p w14:paraId="44D678DD" w14:textId="04007598" w:rsidR="00303F0F" w:rsidRPr="00E400E3" w:rsidRDefault="14EEB438" w:rsidP="003E1EF3">
            <w:pPr>
              <w:pStyle w:val="TableListParagraph"/>
              <w:numPr>
                <w:ilvl w:val="0"/>
                <w:numId w:val="20"/>
              </w:numPr>
            </w:pPr>
            <w:r w:rsidRPr="3FD9D3D8">
              <w:rPr>
                <w:i/>
                <w:iCs/>
                <w:color w:val="0031A7" w:themeColor="text2"/>
              </w:rPr>
              <w:t>If you have any questions (e.g., you are not sure how to complete a task, or if you are asked to complete a different task), you must immediately raise this with your manager.</w:t>
            </w:r>
          </w:p>
        </w:tc>
      </w:tr>
      <w:tr w:rsidR="00303F0F" w:rsidRPr="00E400E3" w14:paraId="3A5CA864" w14:textId="77777777" w:rsidTr="3FD9D3D8">
        <w:tc>
          <w:tcPr>
            <w:tcW w:w="1019" w:type="pct"/>
            <w:shd w:val="clear" w:color="auto" w:fill="E6EAF6" w:themeFill="background1"/>
          </w:tcPr>
          <w:p w14:paraId="37D055F6" w14:textId="77777777" w:rsidR="00303F0F" w:rsidRPr="00E400E3" w:rsidRDefault="00303F0F" w:rsidP="003E1EF3">
            <w:pPr>
              <w:rPr>
                <w:i/>
                <w:lang w:val="en-US"/>
              </w:rPr>
            </w:pPr>
            <w:r w:rsidRPr="00E400E3">
              <w:t>Support</w:t>
            </w:r>
          </w:p>
        </w:tc>
        <w:tc>
          <w:tcPr>
            <w:tcW w:w="3981" w:type="pct"/>
          </w:tcPr>
          <w:p w14:paraId="4E7E9F66" w14:textId="4F5A09E5" w:rsidR="00303F0F" w:rsidRPr="00E400E3" w:rsidRDefault="00303F0F" w:rsidP="003E1EF3">
            <w:pPr>
              <w:rPr>
                <w:iCs/>
              </w:rPr>
            </w:pPr>
            <w:r w:rsidRPr="00E400E3">
              <w:rPr>
                <w:iCs/>
              </w:rPr>
              <w:t xml:space="preserve">Describe what support </w:t>
            </w:r>
            <w:r>
              <w:rPr>
                <w:iCs/>
              </w:rPr>
              <w:t xml:space="preserve">was </w:t>
            </w:r>
            <w:r w:rsidRPr="00E400E3">
              <w:rPr>
                <w:iCs/>
              </w:rPr>
              <w:t>provide</w:t>
            </w:r>
            <w:r>
              <w:rPr>
                <w:iCs/>
              </w:rPr>
              <w:t>d</w:t>
            </w:r>
            <w:r w:rsidRPr="00E400E3">
              <w:rPr>
                <w:iCs/>
              </w:rPr>
              <w:t xml:space="preserve"> to the employee to meet the required outcomes.</w:t>
            </w:r>
          </w:p>
          <w:p w14:paraId="6AB5EE82" w14:textId="6A1337E1" w:rsidR="00303F0F" w:rsidRPr="00E400E3" w:rsidRDefault="14EEB438" w:rsidP="3FD9D3D8">
            <w:r>
              <w:t>e.g.</w:t>
            </w:r>
          </w:p>
          <w:p w14:paraId="608BE4FD"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Utilise team meeting and weekly one on one meetings to inform task lists.</w:t>
            </w:r>
          </w:p>
          <w:p w14:paraId="71DCB019" w14:textId="77777777" w:rsidR="00303F0F" w:rsidRPr="00E400E3" w:rsidRDefault="00303F0F" w:rsidP="003E1EF3">
            <w:pPr>
              <w:pStyle w:val="TableListParagraph"/>
              <w:numPr>
                <w:ilvl w:val="0"/>
                <w:numId w:val="20"/>
              </w:numPr>
              <w:rPr>
                <w:iCs/>
              </w:rPr>
            </w:pPr>
            <w:r w:rsidRPr="00E400E3">
              <w:rPr>
                <w:i/>
                <w:color w:val="0031A7" w:themeColor="text2"/>
              </w:rPr>
              <w:t>Your manager will meet with you each Monday to provide you with feedback on your progress against the required outcomes.</w:t>
            </w:r>
          </w:p>
        </w:tc>
      </w:tr>
      <w:tr w:rsidR="00303F0F" w:rsidRPr="00E400E3" w14:paraId="3F0E6270" w14:textId="77777777" w:rsidTr="3FD9D3D8">
        <w:tc>
          <w:tcPr>
            <w:tcW w:w="1019" w:type="pct"/>
            <w:shd w:val="clear" w:color="auto" w:fill="E6EAF6" w:themeFill="background1"/>
          </w:tcPr>
          <w:p w14:paraId="0FB4E12B" w14:textId="77777777" w:rsidR="00303F0F" w:rsidRPr="00E400E3" w:rsidRDefault="00303F0F" w:rsidP="003E1EF3">
            <w:pPr>
              <w:rPr>
                <w:i/>
                <w:lang w:val="en-US"/>
              </w:rPr>
            </w:pPr>
            <w:r w:rsidRPr="00E400E3">
              <w:t>Responsibilities</w:t>
            </w:r>
          </w:p>
        </w:tc>
        <w:tc>
          <w:tcPr>
            <w:tcW w:w="3981" w:type="pct"/>
          </w:tcPr>
          <w:p w14:paraId="292EE41F" w14:textId="0CB440E6" w:rsidR="00303F0F" w:rsidRPr="00E400E3" w:rsidRDefault="14EEB438" w:rsidP="003E1EF3">
            <w:r>
              <w:t>Describe the responsibilities met by the employee, their manager, and any other relevant parties.</w:t>
            </w:r>
          </w:p>
          <w:p w14:paraId="06F24744" w14:textId="77777777" w:rsidR="00303F0F" w:rsidRPr="00E400E3" w:rsidRDefault="00303F0F" w:rsidP="003E1EF3">
            <w:pPr>
              <w:rPr>
                <w:iCs/>
              </w:rPr>
            </w:pPr>
          </w:p>
          <w:p w14:paraId="17A4B28E" w14:textId="77777777" w:rsidR="00303F0F" w:rsidRPr="00E400E3" w:rsidRDefault="00303F0F" w:rsidP="003E1EF3">
            <w:pPr>
              <w:pStyle w:val="TableListParagraph"/>
              <w:numPr>
                <w:ilvl w:val="0"/>
                <w:numId w:val="0"/>
              </w:numPr>
              <w:rPr>
                <w:i/>
                <w:color w:val="0031A7" w:themeColor="text2"/>
              </w:rPr>
            </w:pPr>
            <w:r w:rsidRPr="00E400E3">
              <w:rPr>
                <w:i/>
                <w:color w:val="0031A7" w:themeColor="text2"/>
              </w:rPr>
              <w:t>Employee:</w:t>
            </w:r>
          </w:p>
          <w:p w14:paraId="2462A39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To meet the required outcomes by the final review date.</w:t>
            </w:r>
          </w:p>
          <w:p w14:paraId="7729AB1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If workload is too heavy, employee to communicate with manager to review workload and current priorities. </w:t>
            </w:r>
          </w:p>
          <w:p w14:paraId="1494B0A0" w14:textId="77777777" w:rsidR="00303F0F" w:rsidRPr="00E400E3" w:rsidRDefault="00303F0F" w:rsidP="003E1EF3">
            <w:pPr>
              <w:rPr>
                <w:i/>
              </w:rPr>
            </w:pPr>
          </w:p>
          <w:p w14:paraId="2748B0EF" w14:textId="77777777" w:rsidR="00303F0F" w:rsidRPr="00E400E3" w:rsidRDefault="00303F0F" w:rsidP="003E1EF3">
            <w:pPr>
              <w:pStyle w:val="TableListParagraph"/>
              <w:numPr>
                <w:ilvl w:val="0"/>
                <w:numId w:val="0"/>
              </w:numPr>
              <w:rPr>
                <w:i/>
                <w:color w:val="0031A7" w:themeColor="text2"/>
              </w:rPr>
            </w:pPr>
            <w:r w:rsidRPr="00E400E3">
              <w:rPr>
                <w:i/>
                <w:color w:val="0031A7" w:themeColor="text2"/>
              </w:rPr>
              <w:t>Manager:</w:t>
            </w:r>
          </w:p>
          <w:p w14:paraId="2AB88D41"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To hold weekly team meetings to discuss the teams priorities and workloads</w:t>
            </w:r>
          </w:p>
          <w:p w14:paraId="050FB495"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To ensure all directives and timeframes for completion are clear and understood. </w:t>
            </w:r>
          </w:p>
          <w:p w14:paraId="468F73EC" w14:textId="77777777" w:rsidR="00303F0F" w:rsidRPr="00E400E3" w:rsidRDefault="00303F0F" w:rsidP="003E1EF3">
            <w:pPr>
              <w:pStyle w:val="TableListParagraph"/>
              <w:numPr>
                <w:ilvl w:val="0"/>
                <w:numId w:val="20"/>
              </w:numPr>
              <w:rPr>
                <w:i/>
                <w:color w:val="0031A7" w:themeColor="text2"/>
              </w:rPr>
            </w:pPr>
            <w:r w:rsidRPr="00E400E3">
              <w:rPr>
                <w:i/>
                <w:color w:val="0031A7" w:themeColor="text2"/>
              </w:rPr>
              <w:t xml:space="preserve">To hold weekly one on one meetings with employee which include time for discussing workload and priorities. </w:t>
            </w:r>
          </w:p>
          <w:p w14:paraId="085EFCA1" w14:textId="77777777" w:rsidR="00303F0F" w:rsidRPr="00E400E3" w:rsidRDefault="00303F0F" w:rsidP="003E1EF3">
            <w:pPr>
              <w:rPr>
                <w:iCs/>
              </w:rPr>
            </w:pPr>
          </w:p>
        </w:tc>
      </w:tr>
      <w:tr w:rsidR="00303F0F" w:rsidRPr="00E400E3" w14:paraId="60C8CB86" w14:textId="77777777" w:rsidTr="3FD9D3D8">
        <w:tc>
          <w:tcPr>
            <w:tcW w:w="1019" w:type="pct"/>
            <w:shd w:val="clear" w:color="auto" w:fill="E6EAF6" w:themeFill="background1"/>
          </w:tcPr>
          <w:p w14:paraId="25E33423" w14:textId="77777777" w:rsidR="00303F0F" w:rsidRPr="00E400E3" w:rsidRDefault="00303F0F" w:rsidP="003E1EF3">
            <w:r w:rsidRPr="00E400E3">
              <w:t>Con</w:t>
            </w:r>
            <w:r>
              <w:t>cerns</w:t>
            </w:r>
          </w:p>
        </w:tc>
        <w:tc>
          <w:tcPr>
            <w:tcW w:w="3981" w:type="pct"/>
            <w:shd w:val="clear" w:color="auto" w:fill="auto"/>
          </w:tcPr>
          <w:p w14:paraId="1853E734" w14:textId="2DFA323E" w:rsidR="00303F0F" w:rsidRPr="00E400E3" w:rsidRDefault="14EEB438" w:rsidP="003E1EF3">
            <w:r>
              <w:t>List all concerns including the consequences if the employee did not meet the required outcomes by the final review date.</w:t>
            </w:r>
          </w:p>
          <w:p w14:paraId="65D96A1D" w14:textId="77777777" w:rsidR="00303F0F" w:rsidRPr="00E400E3" w:rsidRDefault="00303F0F" w:rsidP="003E1EF3">
            <w:pPr>
              <w:pStyle w:val="TableListParagraph"/>
              <w:numPr>
                <w:ilvl w:val="0"/>
                <w:numId w:val="31"/>
              </w:numPr>
              <w:rPr>
                <w:i/>
                <w:color w:val="0031A7" w:themeColor="text2"/>
              </w:rPr>
            </w:pPr>
            <w:r w:rsidRPr="00E400E3">
              <w:rPr>
                <w:i/>
                <w:color w:val="0031A7" w:themeColor="text2"/>
              </w:rPr>
              <w:t xml:space="preserve">e.g. If you fail to meet the required outcomes by the review date, without a reasonable excuse, you will be given a final written warning. </w:t>
            </w:r>
          </w:p>
        </w:tc>
      </w:tr>
    </w:tbl>
    <w:p w14:paraId="3B8D47AB" w14:textId="77777777" w:rsidR="006F4C44" w:rsidRDefault="006F4C44" w:rsidP="006F4C44">
      <w:pPr>
        <w:pStyle w:val="Heading3"/>
      </w:pPr>
    </w:p>
    <w:p w14:paraId="359C0D00" w14:textId="77777777" w:rsidR="006F4C44" w:rsidRDefault="006F4C44">
      <w:pPr>
        <w:spacing w:before="0" w:after="160" w:line="259" w:lineRule="auto"/>
        <w:rPr>
          <w:rFonts w:eastAsiaTheme="majorEastAsia" w:cstheme="majorBidi"/>
          <w:b/>
          <w:bCs/>
          <w:color w:val="008CD4" w:themeColor="accent3"/>
          <w:sz w:val="26"/>
          <w:szCs w:val="26"/>
          <w:lang w:eastAsia="en-AU"/>
        </w:rPr>
      </w:pPr>
      <w:r>
        <w:br w:type="page"/>
      </w:r>
    </w:p>
    <w:p w14:paraId="094D184F" w14:textId="36033F31" w:rsidR="006F4C44" w:rsidRDefault="006F4C44" w:rsidP="006F4C44">
      <w:pPr>
        <w:pStyle w:val="Heading3"/>
      </w:pPr>
      <w:r>
        <w:lastRenderedPageBreak/>
        <w:t>Performance improvement goal 2</w:t>
      </w:r>
    </w:p>
    <w:tbl>
      <w:tblPr>
        <w:tblStyle w:val="TableGrid"/>
        <w:tblW w:w="5000" w:type="pct"/>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837"/>
        <w:gridCol w:w="2671"/>
        <w:gridCol w:w="4508"/>
      </w:tblGrid>
      <w:tr w:rsidR="00303F0F" w:rsidRPr="00E400E3" w14:paraId="0F32DC78" w14:textId="77777777" w:rsidTr="3FD9D3D8">
        <w:tc>
          <w:tcPr>
            <w:tcW w:w="5000" w:type="pct"/>
            <w:gridSpan w:val="3"/>
            <w:shd w:val="clear" w:color="auto" w:fill="E6EAF6" w:themeFill="background1"/>
          </w:tcPr>
          <w:p w14:paraId="1234D097" w14:textId="77777777" w:rsidR="00303F0F" w:rsidRPr="00E400E3" w:rsidRDefault="00303F0F" w:rsidP="003E1EF3">
            <w:pPr>
              <w:rPr>
                <w:i/>
              </w:rPr>
            </w:pPr>
            <w:r w:rsidRPr="00E400E3">
              <w:rPr>
                <w:b/>
                <w:color w:val="0031A7" w:themeColor="text2"/>
              </w:rPr>
              <w:t>Performance improvement goal #:</w:t>
            </w:r>
            <w:r w:rsidRPr="00E400E3">
              <w:rPr>
                <w:i/>
                <w:color w:val="0031A7" w:themeColor="text2"/>
              </w:rPr>
              <w:t xml:space="preserve"> </w:t>
            </w:r>
          </w:p>
        </w:tc>
      </w:tr>
      <w:tr w:rsidR="00303F0F" w:rsidRPr="00E400E3" w14:paraId="4BA81653" w14:textId="77777777" w:rsidTr="3FD9D3D8">
        <w:tc>
          <w:tcPr>
            <w:tcW w:w="5000" w:type="pct"/>
            <w:gridSpan w:val="3"/>
            <w:shd w:val="clear" w:color="auto" w:fill="auto"/>
          </w:tcPr>
          <w:p w14:paraId="2D409022" w14:textId="77777777" w:rsidR="00303F0F" w:rsidRDefault="00303F0F" w:rsidP="003E1EF3">
            <w:pPr>
              <w:rPr>
                <w:b/>
                <w:iCs/>
              </w:rPr>
            </w:pPr>
            <w:r w:rsidRPr="00E400E3">
              <w:rPr>
                <w:b/>
                <w:iCs/>
              </w:rPr>
              <w:t>Description</w:t>
            </w:r>
          </w:p>
          <w:p w14:paraId="20E62618" w14:textId="77777777" w:rsidR="00303F0F" w:rsidRDefault="00303F0F" w:rsidP="003E1EF3">
            <w:pPr>
              <w:rPr>
                <w:b/>
              </w:rPr>
            </w:pPr>
            <w:r>
              <w:rPr>
                <w:b/>
              </w:rPr>
              <w:t>S</w:t>
            </w:r>
          </w:p>
          <w:p w14:paraId="385033F8" w14:textId="77777777" w:rsidR="00303F0F" w:rsidRDefault="00303F0F" w:rsidP="003E1EF3">
            <w:pPr>
              <w:rPr>
                <w:b/>
              </w:rPr>
            </w:pPr>
            <w:r>
              <w:rPr>
                <w:b/>
              </w:rPr>
              <w:t>M</w:t>
            </w:r>
          </w:p>
          <w:p w14:paraId="77E69558" w14:textId="77777777" w:rsidR="00303F0F" w:rsidRDefault="00303F0F" w:rsidP="003E1EF3">
            <w:pPr>
              <w:rPr>
                <w:b/>
              </w:rPr>
            </w:pPr>
            <w:r>
              <w:rPr>
                <w:b/>
              </w:rPr>
              <w:t>A</w:t>
            </w:r>
          </w:p>
          <w:p w14:paraId="63FC5285" w14:textId="77777777" w:rsidR="00303F0F" w:rsidRDefault="00303F0F" w:rsidP="003E1EF3">
            <w:pPr>
              <w:rPr>
                <w:b/>
              </w:rPr>
            </w:pPr>
            <w:r>
              <w:rPr>
                <w:b/>
              </w:rPr>
              <w:t>R</w:t>
            </w:r>
          </w:p>
          <w:p w14:paraId="61F69467" w14:textId="77777777" w:rsidR="00303F0F" w:rsidRPr="00E400E3" w:rsidRDefault="00303F0F" w:rsidP="003E1EF3">
            <w:pPr>
              <w:rPr>
                <w:b/>
              </w:rPr>
            </w:pPr>
            <w:r>
              <w:rPr>
                <w:b/>
              </w:rPr>
              <w:t>T</w:t>
            </w:r>
          </w:p>
        </w:tc>
      </w:tr>
      <w:tr w:rsidR="00303F0F" w:rsidRPr="00E400E3" w14:paraId="2F48F66D" w14:textId="77777777" w:rsidTr="3FD9D3D8">
        <w:tc>
          <w:tcPr>
            <w:tcW w:w="1019" w:type="pct"/>
            <w:shd w:val="clear" w:color="auto" w:fill="E6EAF6" w:themeFill="background1"/>
          </w:tcPr>
          <w:p w14:paraId="0A6D3F01" w14:textId="3119EED1" w:rsidR="00303F0F" w:rsidRPr="00E400E3" w:rsidRDefault="00303F0F" w:rsidP="006F4C44">
            <w:pPr>
              <w:pStyle w:val="TableHeading"/>
              <w:jc w:val="left"/>
              <w:rPr>
                <w:i/>
                <w:lang w:val="en-US"/>
              </w:rPr>
            </w:pPr>
            <w:r w:rsidRPr="00E400E3">
              <w:t>Re</w:t>
            </w:r>
            <w:r>
              <w:t xml:space="preserve">viewed </w:t>
            </w:r>
            <w:r w:rsidRPr="00E400E3">
              <w:t>outcomes</w:t>
            </w:r>
          </w:p>
        </w:tc>
        <w:tc>
          <w:tcPr>
            <w:tcW w:w="3981" w:type="pct"/>
            <w:gridSpan w:val="2"/>
            <w:shd w:val="clear" w:color="auto" w:fill="auto"/>
          </w:tcPr>
          <w:p w14:paraId="1C16BC78" w14:textId="77777777" w:rsidR="00303F0F" w:rsidRPr="00E400E3" w:rsidRDefault="00303F0F" w:rsidP="003E1EF3">
            <w:pPr>
              <w:rPr>
                <w:iCs/>
              </w:rPr>
            </w:pPr>
          </w:p>
        </w:tc>
      </w:tr>
      <w:tr w:rsidR="00303F0F" w:rsidRPr="00E400E3" w14:paraId="421AC661" w14:textId="77777777" w:rsidTr="3FD9D3D8">
        <w:tc>
          <w:tcPr>
            <w:tcW w:w="1019" w:type="pct"/>
            <w:shd w:val="clear" w:color="auto" w:fill="E6EAF6" w:themeFill="background1"/>
          </w:tcPr>
          <w:p w14:paraId="1D227B3B" w14:textId="77777777" w:rsidR="00303F0F" w:rsidRPr="00E400E3" w:rsidRDefault="00303F0F" w:rsidP="006F4C44">
            <w:pPr>
              <w:pStyle w:val="TableHeading"/>
              <w:jc w:val="left"/>
              <w:rPr>
                <w:i/>
                <w:lang w:val="en-US"/>
              </w:rPr>
            </w:pPr>
            <w:r w:rsidRPr="00E400E3">
              <w:t>Strategies</w:t>
            </w:r>
          </w:p>
        </w:tc>
        <w:tc>
          <w:tcPr>
            <w:tcW w:w="3981" w:type="pct"/>
            <w:gridSpan w:val="2"/>
            <w:shd w:val="clear" w:color="auto" w:fill="auto"/>
          </w:tcPr>
          <w:p w14:paraId="4EDE52C9" w14:textId="77777777" w:rsidR="00303F0F" w:rsidRPr="00E400E3" w:rsidRDefault="00303F0F" w:rsidP="003E1EF3">
            <w:pPr>
              <w:rPr>
                <w:iCs/>
              </w:rPr>
            </w:pPr>
          </w:p>
        </w:tc>
      </w:tr>
      <w:tr w:rsidR="00303F0F" w:rsidRPr="00E400E3" w14:paraId="0F45A36E" w14:textId="77777777" w:rsidTr="3FD9D3D8">
        <w:tc>
          <w:tcPr>
            <w:tcW w:w="1019" w:type="pct"/>
            <w:shd w:val="clear" w:color="auto" w:fill="E6EAF6" w:themeFill="background1"/>
          </w:tcPr>
          <w:p w14:paraId="18395D85" w14:textId="77777777" w:rsidR="00303F0F" w:rsidRPr="00E400E3" w:rsidRDefault="00303F0F" w:rsidP="006F4C44">
            <w:pPr>
              <w:pStyle w:val="TableHeading"/>
              <w:jc w:val="left"/>
              <w:rPr>
                <w:i/>
                <w:lang w:val="en-US"/>
              </w:rPr>
            </w:pPr>
            <w:r w:rsidRPr="00E400E3">
              <w:t>Supports</w:t>
            </w:r>
          </w:p>
        </w:tc>
        <w:tc>
          <w:tcPr>
            <w:tcW w:w="3981" w:type="pct"/>
            <w:gridSpan w:val="2"/>
            <w:shd w:val="clear" w:color="auto" w:fill="auto"/>
          </w:tcPr>
          <w:p w14:paraId="6BC56878" w14:textId="77777777" w:rsidR="00303F0F" w:rsidRPr="00E400E3" w:rsidRDefault="00303F0F" w:rsidP="003E1EF3">
            <w:pPr>
              <w:rPr>
                <w:iCs/>
              </w:rPr>
            </w:pPr>
          </w:p>
        </w:tc>
      </w:tr>
      <w:tr w:rsidR="00303F0F" w:rsidRPr="00E400E3" w14:paraId="72248107" w14:textId="77777777" w:rsidTr="3FD9D3D8">
        <w:tc>
          <w:tcPr>
            <w:tcW w:w="1019" w:type="pct"/>
            <w:shd w:val="clear" w:color="auto" w:fill="E6EAF6" w:themeFill="background1"/>
          </w:tcPr>
          <w:p w14:paraId="7D9B72B9" w14:textId="77777777" w:rsidR="00303F0F" w:rsidRPr="00E400E3" w:rsidRDefault="00303F0F" w:rsidP="006F4C44">
            <w:pPr>
              <w:pStyle w:val="TableHeading"/>
              <w:jc w:val="left"/>
              <w:rPr>
                <w:i/>
                <w:lang w:val="en-US"/>
              </w:rPr>
            </w:pPr>
            <w:r w:rsidRPr="00E400E3">
              <w:t>Responsibilities</w:t>
            </w:r>
          </w:p>
        </w:tc>
        <w:tc>
          <w:tcPr>
            <w:tcW w:w="3981" w:type="pct"/>
            <w:gridSpan w:val="2"/>
            <w:shd w:val="clear" w:color="auto" w:fill="auto"/>
          </w:tcPr>
          <w:p w14:paraId="4F8D1326" w14:textId="77777777" w:rsidR="00303F0F" w:rsidRPr="00E400E3" w:rsidRDefault="00303F0F" w:rsidP="003E1EF3">
            <w:pPr>
              <w:rPr>
                <w:iCs/>
                <w:lang w:val="en-US"/>
              </w:rPr>
            </w:pPr>
          </w:p>
        </w:tc>
      </w:tr>
      <w:tr w:rsidR="00303F0F" w:rsidRPr="00E400E3" w14:paraId="3DB54792" w14:textId="77777777" w:rsidTr="3FD9D3D8">
        <w:tc>
          <w:tcPr>
            <w:tcW w:w="1019" w:type="pct"/>
            <w:shd w:val="clear" w:color="auto" w:fill="E6EAF6" w:themeFill="background1"/>
          </w:tcPr>
          <w:p w14:paraId="7D76DCC7" w14:textId="77777777" w:rsidR="00303F0F" w:rsidRPr="00E400E3" w:rsidRDefault="00303F0F" w:rsidP="006F4C44">
            <w:pPr>
              <w:pStyle w:val="TableHeading"/>
              <w:jc w:val="left"/>
            </w:pPr>
            <w:r w:rsidRPr="00E400E3">
              <w:t>Con</w:t>
            </w:r>
            <w:r>
              <w:t>cerns</w:t>
            </w:r>
          </w:p>
        </w:tc>
        <w:tc>
          <w:tcPr>
            <w:tcW w:w="3981" w:type="pct"/>
            <w:gridSpan w:val="2"/>
            <w:shd w:val="clear" w:color="auto" w:fill="auto"/>
          </w:tcPr>
          <w:p w14:paraId="5400CC95" w14:textId="77777777" w:rsidR="00303F0F" w:rsidRPr="00E400E3" w:rsidRDefault="00303F0F" w:rsidP="003E1EF3">
            <w:pPr>
              <w:rPr>
                <w:iCs/>
                <w:lang w:val="en-US"/>
              </w:rPr>
            </w:pPr>
          </w:p>
        </w:tc>
      </w:tr>
      <w:tr w:rsidR="00303F0F" w:rsidRPr="00E400E3" w14:paraId="5A5F6707" w14:textId="77777777" w:rsidTr="3FD9D3D8">
        <w:tc>
          <w:tcPr>
            <w:tcW w:w="2500" w:type="pct"/>
            <w:gridSpan w:val="2"/>
            <w:shd w:val="clear" w:color="auto" w:fill="E6EAF6" w:themeFill="background1"/>
          </w:tcPr>
          <w:p w14:paraId="6E8784E7" w14:textId="77777777" w:rsidR="00303F0F" w:rsidRPr="00E400E3" w:rsidRDefault="00303F0F" w:rsidP="006F4C44">
            <w:pPr>
              <w:pStyle w:val="TableHeading"/>
              <w:jc w:val="left"/>
              <w:rPr>
                <w:lang w:val="en-US"/>
              </w:rPr>
            </w:pPr>
            <w:r>
              <w:rPr>
                <w:lang w:val="en-US"/>
              </w:rPr>
              <w:t>Manager Name:</w:t>
            </w:r>
          </w:p>
        </w:tc>
        <w:tc>
          <w:tcPr>
            <w:tcW w:w="2500" w:type="pct"/>
            <w:shd w:val="clear" w:color="auto" w:fill="E6EAF6" w:themeFill="background1"/>
          </w:tcPr>
          <w:p w14:paraId="60027C17" w14:textId="77777777" w:rsidR="00303F0F" w:rsidRPr="00E400E3" w:rsidRDefault="00303F0F" w:rsidP="006F4C44">
            <w:pPr>
              <w:pStyle w:val="TableHeading"/>
              <w:jc w:val="left"/>
              <w:rPr>
                <w:lang w:val="en-US"/>
              </w:rPr>
            </w:pPr>
            <w:r>
              <w:t>Employee</w:t>
            </w:r>
            <w:r w:rsidRPr="00185F73">
              <w:t xml:space="preserve"> Name:</w:t>
            </w:r>
          </w:p>
        </w:tc>
      </w:tr>
      <w:tr w:rsidR="00303F0F" w:rsidRPr="00E400E3" w14:paraId="2D2D0CBA" w14:textId="77777777" w:rsidTr="3FD9D3D8">
        <w:tc>
          <w:tcPr>
            <w:tcW w:w="2500" w:type="pct"/>
            <w:gridSpan w:val="2"/>
            <w:shd w:val="clear" w:color="auto" w:fill="E6EAF6" w:themeFill="background1"/>
          </w:tcPr>
          <w:p w14:paraId="19006E3B" w14:textId="77777777" w:rsidR="00303F0F" w:rsidRPr="00E400E3" w:rsidRDefault="00303F0F" w:rsidP="006F4C44">
            <w:pPr>
              <w:pStyle w:val="TableHeading"/>
              <w:jc w:val="left"/>
              <w:rPr>
                <w:lang w:val="en-US"/>
              </w:rPr>
            </w:pPr>
            <w:r w:rsidRPr="00E400E3">
              <w:rPr>
                <w:lang w:val="en-US"/>
              </w:rPr>
              <w:t>Manager Signature:</w:t>
            </w:r>
          </w:p>
        </w:tc>
        <w:tc>
          <w:tcPr>
            <w:tcW w:w="2500" w:type="pct"/>
            <w:shd w:val="clear" w:color="auto" w:fill="E6EAF6" w:themeFill="background1"/>
          </w:tcPr>
          <w:p w14:paraId="40919C7C" w14:textId="77777777" w:rsidR="00303F0F" w:rsidRPr="00E400E3" w:rsidRDefault="00303F0F" w:rsidP="006F4C44">
            <w:pPr>
              <w:pStyle w:val="TableHeading"/>
              <w:jc w:val="left"/>
              <w:rPr>
                <w:lang w:val="en-US"/>
              </w:rPr>
            </w:pPr>
            <w:r>
              <w:t xml:space="preserve">Employee </w:t>
            </w:r>
            <w:r w:rsidRPr="00185F73">
              <w:t>Signature:</w:t>
            </w:r>
          </w:p>
        </w:tc>
      </w:tr>
      <w:tr w:rsidR="00303F0F" w:rsidRPr="00E400E3" w14:paraId="52D1E3B6" w14:textId="77777777" w:rsidTr="3FD9D3D8">
        <w:tc>
          <w:tcPr>
            <w:tcW w:w="2500" w:type="pct"/>
            <w:gridSpan w:val="2"/>
            <w:shd w:val="clear" w:color="auto" w:fill="E6EAF6" w:themeFill="background1"/>
          </w:tcPr>
          <w:p w14:paraId="344E0095" w14:textId="77777777" w:rsidR="00303F0F" w:rsidRPr="00E400E3" w:rsidRDefault="00303F0F" w:rsidP="006F4C44">
            <w:pPr>
              <w:pStyle w:val="TableHeading"/>
              <w:jc w:val="left"/>
              <w:rPr>
                <w:lang w:val="en-US"/>
              </w:rPr>
            </w:pPr>
            <w:r>
              <w:rPr>
                <w:lang w:val="en-US"/>
              </w:rPr>
              <w:t>Date:</w:t>
            </w:r>
          </w:p>
        </w:tc>
        <w:tc>
          <w:tcPr>
            <w:tcW w:w="2500" w:type="pct"/>
            <w:shd w:val="clear" w:color="auto" w:fill="E6EAF6" w:themeFill="background1"/>
          </w:tcPr>
          <w:p w14:paraId="2F7912C5" w14:textId="77777777" w:rsidR="00303F0F" w:rsidRPr="00E400E3" w:rsidRDefault="00303F0F" w:rsidP="006F4C44">
            <w:pPr>
              <w:pStyle w:val="TableHeading"/>
              <w:jc w:val="left"/>
              <w:rPr>
                <w:lang w:val="en-US"/>
              </w:rPr>
            </w:pPr>
            <w:r w:rsidRPr="00185F73">
              <w:t>Date:</w:t>
            </w:r>
          </w:p>
        </w:tc>
      </w:tr>
    </w:tbl>
    <w:p w14:paraId="389AA240" w14:textId="77777777" w:rsidR="00D41F53" w:rsidRPr="00E400E3" w:rsidRDefault="00D41F53" w:rsidP="00E400E3"/>
    <w:sectPr w:rsidR="00D41F53" w:rsidRPr="00E400E3" w:rsidSect="009E0FE2">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18113958"/>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3B2B6F02" w14:textId="51A84335" w:rsidR="000E53A8" w:rsidRPr="006E323D" w:rsidRDefault="00E400E3" w:rsidP="006E323D">
            <w:pPr>
              <w:pStyle w:val="Footer"/>
              <w:tabs>
                <w:tab w:val="right" w:pos="3119"/>
                <w:tab w:val="right" w:pos="3402"/>
                <w:tab w:val="right" w:pos="3686"/>
                <w:tab w:val="right" w:pos="3969"/>
                <w:tab w:val="right" w:pos="8931"/>
              </w:tabs>
              <w:spacing w:after="100" w:afterAutospacing="1"/>
              <w:rPr>
                <w:sz w:val="16"/>
                <w:szCs w:val="16"/>
              </w:rPr>
            </w:pPr>
            <w:r w:rsidRPr="006E323D">
              <w:rPr>
                <w:noProof/>
                <w:sz w:val="16"/>
                <w:szCs w:val="16"/>
              </w:rPr>
              <mc:AlternateContent>
                <mc:Choice Requires="wps">
                  <w:drawing>
                    <wp:anchor distT="0" distB="0" distL="114300" distR="114300" simplePos="0" relativeHeight="251660287" behindDoc="1" locked="0" layoutInCell="1" allowOverlap="1" wp14:anchorId="667B9147" wp14:editId="7F84A723">
                      <wp:simplePos x="0" y="0"/>
                      <wp:positionH relativeFrom="column">
                        <wp:posOffset>-932180</wp:posOffset>
                      </wp:positionH>
                      <wp:positionV relativeFrom="paragraph">
                        <wp:posOffset>279345</wp:posOffset>
                      </wp:positionV>
                      <wp:extent cx="7589520" cy="434340"/>
                      <wp:effectExtent l="0" t="0" r="0" b="3810"/>
                      <wp:wrapNone/>
                      <wp:docPr id="9" name="Rectangle 9"/>
                      <wp:cNvGraphicFramePr/>
                      <a:graphic xmlns:a="http://schemas.openxmlformats.org/drawingml/2006/main">
                        <a:graphicData uri="http://schemas.microsoft.com/office/word/2010/wordprocessingShape">
                          <wps:wsp>
                            <wps:cNvSpPr/>
                            <wps:spPr>
                              <a:xfrm>
                                <a:off x="0" y="0"/>
                                <a:ext cx="758952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278644" id="Rectangle 9" o:spid="_x0000_s1026" style="position:absolute;margin-left:-73.4pt;margin-top:22pt;width:597.6pt;height:34.2pt;z-index:-25165619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" fillcolor="#85be00 [3205]" stroked="f" strokeweight="2pt"/>
                  </w:pict>
                </mc:Fallback>
              </mc:AlternateContent>
            </w:r>
            <w:r w:rsidR="007A09C4" w:rsidRPr="006E323D">
              <w:rPr>
                <w:sz w:val="16"/>
                <w:szCs w:val="16"/>
              </w:rPr>
              <w:t>MPower108 Employee p</w:t>
            </w:r>
            <w:r w:rsidRPr="006E323D">
              <w:rPr>
                <w:sz w:val="16"/>
                <w:szCs w:val="16"/>
              </w:rPr>
              <w:t xml:space="preserve">erformance </w:t>
            </w:r>
            <w:r w:rsidR="007A09C4" w:rsidRPr="006E323D">
              <w:rPr>
                <w:sz w:val="16"/>
                <w:szCs w:val="16"/>
              </w:rPr>
              <w:t>i</w:t>
            </w:r>
            <w:r w:rsidRPr="006E323D">
              <w:rPr>
                <w:sz w:val="16"/>
                <w:szCs w:val="16"/>
              </w:rPr>
              <w:t xml:space="preserve">mprovement </w:t>
            </w:r>
            <w:r w:rsidR="007A09C4" w:rsidRPr="006E323D">
              <w:rPr>
                <w:sz w:val="16"/>
                <w:szCs w:val="16"/>
              </w:rPr>
              <w:t>p</w:t>
            </w:r>
            <w:r w:rsidRPr="006E323D">
              <w:rPr>
                <w:sz w:val="16"/>
                <w:szCs w:val="16"/>
              </w:rPr>
              <w:t xml:space="preserve">lan </w:t>
            </w:r>
            <w:r w:rsidR="007A09C4" w:rsidRPr="006E323D">
              <w:rPr>
                <w:sz w:val="16"/>
                <w:szCs w:val="16"/>
              </w:rPr>
              <w:t>t</w:t>
            </w:r>
            <w:r w:rsidRPr="006E323D">
              <w:rPr>
                <w:sz w:val="16"/>
                <w:szCs w:val="16"/>
              </w:rPr>
              <w:t>emplate</w:t>
            </w:r>
            <w:r w:rsidR="006E323D">
              <w:rPr>
                <w:sz w:val="16"/>
                <w:szCs w:val="16"/>
              </w:rPr>
              <w:t xml:space="preserve">                          </w:t>
            </w:r>
            <w:r w:rsidRPr="006E323D">
              <w:rPr>
                <w:sz w:val="16"/>
                <w:szCs w:val="16"/>
              </w:rPr>
              <w:tab/>
            </w:r>
            <w:r w:rsidR="000E53A8" w:rsidRPr="006E323D">
              <w:rPr>
                <w:sz w:val="16"/>
                <w:szCs w:val="16"/>
              </w:rPr>
              <w:t xml:space="preserve">Page </w:t>
            </w:r>
            <w:r w:rsidR="000E53A8" w:rsidRPr="006E323D">
              <w:rPr>
                <w:b/>
                <w:bCs/>
                <w:sz w:val="16"/>
                <w:szCs w:val="16"/>
              </w:rPr>
              <w:fldChar w:fldCharType="begin"/>
            </w:r>
            <w:r w:rsidR="000E53A8" w:rsidRPr="006E323D">
              <w:rPr>
                <w:b/>
                <w:bCs/>
                <w:sz w:val="16"/>
                <w:szCs w:val="16"/>
              </w:rPr>
              <w:instrText xml:space="preserve"> PAGE </w:instrText>
            </w:r>
            <w:r w:rsidR="000E53A8" w:rsidRPr="006E323D">
              <w:rPr>
                <w:b/>
                <w:bCs/>
                <w:sz w:val="16"/>
                <w:szCs w:val="16"/>
              </w:rPr>
              <w:fldChar w:fldCharType="separate"/>
            </w:r>
            <w:r w:rsidR="000E53A8" w:rsidRPr="006E323D">
              <w:rPr>
                <w:b/>
                <w:bCs/>
                <w:noProof/>
                <w:sz w:val="16"/>
                <w:szCs w:val="16"/>
              </w:rPr>
              <w:t>2</w:t>
            </w:r>
            <w:r w:rsidR="000E53A8" w:rsidRPr="006E323D">
              <w:rPr>
                <w:b/>
                <w:bCs/>
                <w:sz w:val="16"/>
                <w:szCs w:val="16"/>
              </w:rPr>
              <w:fldChar w:fldCharType="end"/>
            </w:r>
            <w:r w:rsidR="000E53A8" w:rsidRPr="006E323D">
              <w:rPr>
                <w:b/>
                <w:sz w:val="16"/>
                <w:szCs w:val="16"/>
              </w:rPr>
              <w:t xml:space="preserve"> </w:t>
            </w:r>
            <w:r w:rsidR="000E53A8" w:rsidRPr="006E323D">
              <w:rPr>
                <w:sz w:val="16"/>
                <w:szCs w:val="16"/>
              </w:rPr>
              <w:t xml:space="preserve">of </w:t>
            </w:r>
            <w:r w:rsidR="000E53A8" w:rsidRPr="006E323D">
              <w:rPr>
                <w:b/>
                <w:bCs/>
                <w:sz w:val="16"/>
                <w:szCs w:val="16"/>
              </w:rPr>
              <w:fldChar w:fldCharType="begin"/>
            </w:r>
            <w:r w:rsidR="000E53A8" w:rsidRPr="006E323D">
              <w:rPr>
                <w:b/>
                <w:bCs/>
                <w:sz w:val="16"/>
                <w:szCs w:val="16"/>
              </w:rPr>
              <w:instrText xml:space="preserve"> NUMPAGES  </w:instrText>
            </w:r>
            <w:r w:rsidR="000E53A8" w:rsidRPr="006E323D">
              <w:rPr>
                <w:b/>
                <w:bCs/>
                <w:sz w:val="16"/>
                <w:szCs w:val="16"/>
              </w:rPr>
              <w:fldChar w:fldCharType="separate"/>
            </w:r>
            <w:r w:rsidR="000E53A8" w:rsidRPr="006E323D">
              <w:rPr>
                <w:b/>
                <w:bCs/>
                <w:noProof/>
                <w:sz w:val="16"/>
                <w:szCs w:val="16"/>
              </w:rPr>
              <w:t>2</w:t>
            </w:r>
            <w:r w:rsidR="000E53A8" w:rsidRPr="006E323D">
              <w:rPr>
                <w:b/>
                <w:bCs/>
                <w:sz w:val="16"/>
                <w:szCs w:val="16"/>
              </w:rPr>
              <w:fldChar w:fldCharType="end"/>
            </w:r>
          </w:p>
        </w:sdtContent>
      </w:sdt>
    </w:sdtContent>
  </w:sdt>
  <w:p w14:paraId="7773B2D8" w14:textId="56D05A8F" w:rsidR="00CB4ED2" w:rsidRPr="006E323D" w:rsidRDefault="00E400E3" w:rsidP="00E400E3">
    <w:pPr>
      <w:tabs>
        <w:tab w:val="right" w:pos="9015"/>
      </w:tabs>
      <w:rPr>
        <w:b/>
        <w:color w:val="F3F9E6" w:themeColor="background2"/>
        <w:sz w:val="16"/>
        <w:szCs w:val="16"/>
      </w:rPr>
    </w:pPr>
    <w:r w:rsidRPr="006E323D">
      <w:rPr>
        <w:b/>
        <w:color w:val="F3F9E6" w:themeColor="background2"/>
        <w:sz w:val="16"/>
        <w:szCs w:val="16"/>
      </w:rPr>
      <w:t xml:space="preserve">Assessment </w:t>
    </w:r>
    <w:r w:rsidR="007A09C4" w:rsidRPr="006E323D">
      <w:rPr>
        <w:b/>
        <w:color w:val="F3F9E6" w:themeColor="background2"/>
        <w:sz w:val="16"/>
        <w:szCs w:val="16"/>
      </w:rPr>
      <w:t>s</w:t>
    </w:r>
    <w:r w:rsidRPr="006E323D">
      <w:rPr>
        <w:b/>
        <w:color w:val="F3F9E6" w:themeColor="background2"/>
        <w:sz w:val="16"/>
        <w:szCs w:val="16"/>
      </w:rPr>
      <w:t xml:space="preserve">upport </w:t>
    </w:r>
    <w:r w:rsidR="007A09C4" w:rsidRPr="006E323D">
      <w:rPr>
        <w:b/>
        <w:color w:val="F3F9E6" w:themeColor="background2"/>
        <w:sz w:val="16"/>
        <w:szCs w:val="16"/>
      </w:rPr>
      <w:t>d</w:t>
    </w:r>
    <w:r w:rsidRPr="006E323D">
      <w:rPr>
        <w:b/>
        <w:color w:val="F3F9E6" w:themeColor="background2"/>
        <w:sz w:val="16"/>
        <w:szCs w:val="16"/>
      </w:rPr>
      <w:t>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2" type="#_x0000_t75" style="width:76.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3B4B71"/>
    <w:multiLevelType w:val="hybridMultilevel"/>
    <w:tmpl w:val="D0283D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8912E5B"/>
    <w:multiLevelType w:val="hybridMultilevel"/>
    <w:tmpl w:val="4266BA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112E46"/>
    <w:multiLevelType w:val="hybridMultilevel"/>
    <w:tmpl w:val="CD2EEB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FE82577"/>
    <w:multiLevelType w:val="hybridMultilevel"/>
    <w:tmpl w:val="D29E9640"/>
    <w:lvl w:ilvl="0" w:tplc="B5D677DC">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52FD0156"/>
    <w:multiLevelType w:val="hybridMultilevel"/>
    <w:tmpl w:val="01C8B1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0"/>
  </w:num>
  <w:num w:numId="4">
    <w:abstractNumId w:val="11"/>
  </w:num>
  <w:num w:numId="5">
    <w:abstractNumId w:val="18"/>
  </w:num>
  <w:num w:numId="6">
    <w:abstractNumId w:val="13"/>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5"/>
  </w:num>
  <w:num w:numId="10">
    <w:abstractNumId w:val="4"/>
  </w:num>
  <w:num w:numId="11">
    <w:abstractNumId w:val="20"/>
  </w:num>
  <w:num w:numId="12">
    <w:abstractNumId w:val="14"/>
  </w:num>
  <w:num w:numId="13">
    <w:abstractNumId w:val="12"/>
  </w:num>
  <w:num w:numId="14">
    <w:abstractNumId w:val="19"/>
  </w:num>
  <w:num w:numId="15">
    <w:abstractNumId w:val="8"/>
  </w:num>
  <w:num w:numId="16">
    <w:abstractNumId w:val="21"/>
  </w:num>
  <w:num w:numId="17">
    <w:abstractNumId w:val="9"/>
  </w:num>
  <w:num w:numId="18">
    <w:abstractNumId w:val="7"/>
  </w:num>
  <w:num w:numId="19">
    <w:abstractNumId w:val="16"/>
  </w:num>
  <w:num w:numId="20">
    <w:abstractNumId w:val="2"/>
  </w:num>
  <w:num w:numId="21">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8">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9">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0">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5"/>
  </w:num>
  <w:num w:numId="32">
    <w:abstractNumId w:val="17"/>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03F0F"/>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57263"/>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4A6D"/>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23D"/>
    <w:rsid w:val="006E3642"/>
    <w:rsid w:val="006F018D"/>
    <w:rsid w:val="006F4C44"/>
    <w:rsid w:val="00724660"/>
    <w:rsid w:val="0073433D"/>
    <w:rsid w:val="00734ECA"/>
    <w:rsid w:val="00736AD7"/>
    <w:rsid w:val="00741502"/>
    <w:rsid w:val="00767732"/>
    <w:rsid w:val="00777798"/>
    <w:rsid w:val="007813D3"/>
    <w:rsid w:val="00797B9B"/>
    <w:rsid w:val="007A0883"/>
    <w:rsid w:val="007A09C4"/>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6201"/>
    <w:rsid w:val="00817639"/>
    <w:rsid w:val="008229B0"/>
    <w:rsid w:val="00823A65"/>
    <w:rsid w:val="008427B8"/>
    <w:rsid w:val="008466AF"/>
    <w:rsid w:val="0086240F"/>
    <w:rsid w:val="0086497B"/>
    <w:rsid w:val="00871912"/>
    <w:rsid w:val="00876E18"/>
    <w:rsid w:val="008819E4"/>
    <w:rsid w:val="008942D6"/>
    <w:rsid w:val="008A44F1"/>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A4C55"/>
    <w:rsid w:val="009A7D5E"/>
    <w:rsid w:val="009B3032"/>
    <w:rsid w:val="009B7536"/>
    <w:rsid w:val="009C514F"/>
    <w:rsid w:val="009E0FE2"/>
    <w:rsid w:val="009E1E04"/>
    <w:rsid w:val="009F29E6"/>
    <w:rsid w:val="00A1097C"/>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1F53"/>
    <w:rsid w:val="00D447D6"/>
    <w:rsid w:val="00D55279"/>
    <w:rsid w:val="00D55A33"/>
    <w:rsid w:val="00D62B45"/>
    <w:rsid w:val="00D6493E"/>
    <w:rsid w:val="00D703AD"/>
    <w:rsid w:val="00D72CC9"/>
    <w:rsid w:val="00D8451B"/>
    <w:rsid w:val="00D920A2"/>
    <w:rsid w:val="00DA4845"/>
    <w:rsid w:val="00DC11EC"/>
    <w:rsid w:val="00DD545A"/>
    <w:rsid w:val="00DD5ED8"/>
    <w:rsid w:val="00DF2542"/>
    <w:rsid w:val="00DF2A0E"/>
    <w:rsid w:val="00E00E15"/>
    <w:rsid w:val="00E128E2"/>
    <w:rsid w:val="00E13FAB"/>
    <w:rsid w:val="00E20C88"/>
    <w:rsid w:val="00E23194"/>
    <w:rsid w:val="00E249C8"/>
    <w:rsid w:val="00E261D0"/>
    <w:rsid w:val="00E400E3"/>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 w:val="144E4DFF"/>
    <w:rsid w:val="14EEB438"/>
    <w:rsid w:val="2B8909C0"/>
    <w:rsid w:val="3FD9D3D8"/>
    <w:rsid w:val="677A97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2"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6F4C44"/>
    <w:pPr>
      <w:keepNext/>
      <w:keepLines/>
      <w:spacing w:before="2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6F4C44"/>
    <w:pPr>
      <w:keepNext/>
      <w:keepLines/>
      <w:spacing w:before="2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6F4C4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6F4C4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9E0FE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E0FE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2F2DE-6026-4EEC-B91E-D009710D7D16}">
  <ds:schemaRefs>
    <ds:schemaRef ds:uri="http://purl.org/dc/terms/"/>
    <ds:schemaRef ds:uri="http://schemas.openxmlformats.org/package/2006/metadata/core-properties"/>
    <ds:schemaRef ds:uri="http://www.w3.org/XML/1998/namespace"/>
    <ds:schemaRef ds:uri="23712732-1a11-42b5-ab16-3cafd502a338"/>
    <ds:schemaRef ds:uri="http://schemas.microsoft.com/office/2006/documentManagement/types"/>
    <ds:schemaRef ds:uri="http://schemas.microsoft.com/office/2006/metadata/properties"/>
    <ds:schemaRef ds:uri="8d123187-21fe-47d9-bb38-a24fa2382a13"/>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3.xml><?xml version="1.0" encoding="utf-8"?>
<ds:datastoreItem xmlns:ds="http://schemas.openxmlformats.org/officeDocument/2006/customXml" ds:itemID="{14F3B0B2-13E0-49EC-915B-FD4F39DECD84}"/>
</file>

<file path=customXml/itemProps4.xml><?xml version="1.0" encoding="utf-8"?>
<ds:datastoreItem xmlns:ds="http://schemas.openxmlformats.org/officeDocument/2006/customXml" ds:itemID="{935A3E8C-7C53-4851-A255-CAB095289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12</TotalTime>
  <Pages>7</Pages>
  <Words>1280</Words>
  <Characters>7296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Assesment Support Document</vt:lpstr>
    </vt:vector>
  </TitlesOfParts>
  <Company/>
  <LinksUpToDate>false</LinksUpToDate>
  <CharactersWithSpaces>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Assesment Support Document</dc:title>
  <dc:subject/>
  <dc:creator>Jo King</dc:creator>
  <cp:keywords/>
  <dc:description/>
  <cp:lastModifiedBy>Sally Bush</cp:lastModifiedBy>
  <cp:revision>8</cp:revision>
  <dcterms:created xsi:type="dcterms:W3CDTF">2022-05-27T06:05:00Z</dcterms:created>
  <dcterms:modified xsi:type="dcterms:W3CDTF">2023-07-07T02:35:00Z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